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54533323"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4B3A4A">
        <w:t>10</w:t>
      </w:r>
      <w:r w:rsidR="00FA447B">
        <w:t>.</w:t>
      </w:r>
      <w:r w:rsidR="00CD34CD">
        <w:t>0</w:t>
      </w:r>
      <w:r w:rsidR="002A0D95" w:rsidRPr="00707B3F">
        <w:t xml:space="preserve"> </w:t>
      </w:r>
      <w:r w:rsidRPr="00707B3F">
        <w:rPr>
          <w:sz w:val="32"/>
        </w:rPr>
        <w:t>(</w:t>
      </w:r>
      <w:r w:rsidR="004B3A4A">
        <w:rPr>
          <w:sz w:val="32"/>
        </w:rPr>
        <w:t>2025</w:t>
      </w:r>
      <w:r w:rsidR="00FA447B">
        <w:rPr>
          <w:sz w:val="32"/>
        </w:rPr>
        <w:t>-</w:t>
      </w:r>
      <w:r w:rsidR="004B3A4A">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02613138"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4B3A4A" w:rsidRPr="00C84766">
        <w:rPr>
          <w:sz w:val="18"/>
        </w:rPr>
        <w:t>20</w:t>
      </w:r>
      <w:r w:rsidR="004B3A4A">
        <w:rPr>
          <w:sz w:val="18"/>
        </w:rPr>
        <w:t>25</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5192BB6F" w14:textId="04C2A895" w:rsidR="00AC40D7"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AC40D7">
        <w:t>Foreword</w:t>
      </w:r>
      <w:r w:rsidR="00AC40D7">
        <w:tab/>
      </w:r>
      <w:r w:rsidR="00AC40D7">
        <w:fldChar w:fldCharType="begin" w:fldLock="1"/>
      </w:r>
      <w:r w:rsidR="00AC40D7">
        <w:instrText xml:space="preserve"> PAGEREF _Toc191543807 \h </w:instrText>
      </w:r>
      <w:r w:rsidR="00AC40D7">
        <w:fldChar w:fldCharType="separate"/>
      </w:r>
      <w:r w:rsidR="00AC40D7">
        <w:t>8</w:t>
      </w:r>
      <w:r w:rsidR="00AC40D7">
        <w:fldChar w:fldCharType="end"/>
      </w:r>
    </w:p>
    <w:p w14:paraId="052D64E0" w14:textId="08E519AC" w:rsidR="00AC40D7" w:rsidRDefault="00AC40D7">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_Toc191543808 \h </w:instrText>
      </w:r>
      <w:r>
        <w:fldChar w:fldCharType="separate"/>
      </w:r>
      <w:r>
        <w:t>9</w:t>
      </w:r>
      <w:r>
        <w:fldChar w:fldCharType="end"/>
      </w:r>
    </w:p>
    <w:p w14:paraId="398386CB" w14:textId="3E840854" w:rsidR="00AC40D7" w:rsidRDefault="00AC40D7">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_Toc191543809 \h </w:instrText>
      </w:r>
      <w:r>
        <w:fldChar w:fldCharType="separate"/>
      </w:r>
      <w:r>
        <w:t>9</w:t>
      </w:r>
      <w:r>
        <w:fldChar w:fldCharType="end"/>
      </w:r>
    </w:p>
    <w:p w14:paraId="05D6F40A" w14:textId="59380FB9" w:rsidR="00AC40D7" w:rsidRDefault="00AC40D7">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_Toc191543810 \h </w:instrText>
      </w:r>
      <w:r>
        <w:fldChar w:fldCharType="separate"/>
      </w:r>
      <w:r>
        <w:t>10</w:t>
      </w:r>
      <w:r>
        <w:fldChar w:fldCharType="end"/>
      </w:r>
    </w:p>
    <w:p w14:paraId="225CD264" w14:textId="38BF6149" w:rsidR="00AC40D7" w:rsidRDefault="00AC40D7">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_Toc191543811 \h </w:instrText>
      </w:r>
      <w:r>
        <w:fldChar w:fldCharType="separate"/>
      </w:r>
      <w:r>
        <w:t>10</w:t>
      </w:r>
      <w:r>
        <w:fldChar w:fldCharType="end"/>
      </w:r>
    </w:p>
    <w:p w14:paraId="5E0006FD" w14:textId="014377FC" w:rsidR="00AC40D7" w:rsidRDefault="00AC40D7">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_Toc191543812 \h </w:instrText>
      </w:r>
      <w:r>
        <w:fldChar w:fldCharType="separate"/>
      </w:r>
      <w:r>
        <w:t>10</w:t>
      </w:r>
      <w:r>
        <w:fldChar w:fldCharType="end"/>
      </w:r>
    </w:p>
    <w:p w14:paraId="42190EBF" w14:textId="63438F6A" w:rsidR="00AC40D7" w:rsidRDefault="00AC40D7">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_Toc191543813 \h </w:instrText>
      </w:r>
      <w:r>
        <w:fldChar w:fldCharType="separate"/>
      </w:r>
      <w:r>
        <w:t>10</w:t>
      </w:r>
      <w:r>
        <w:fldChar w:fldCharType="end"/>
      </w:r>
    </w:p>
    <w:p w14:paraId="5657925F" w14:textId="2AE7EAE7" w:rsidR="00AC40D7" w:rsidRDefault="00AC40D7">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_Toc191543814 \h </w:instrText>
      </w:r>
      <w:r>
        <w:fldChar w:fldCharType="separate"/>
      </w:r>
      <w:r>
        <w:t>11</w:t>
      </w:r>
      <w:r>
        <w:fldChar w:fldCharType="end"/>
      </w:r>
    </w:p>
    <w:p w14:paraId="7897304F" w14:textId="490EBC33" w:rsidR="00AC40D7" w:rsidRDefault="00AC40D7">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_Toc191543815 \h </w:instrText>
      </w:r>
      <w:r>
        <w:fldChar w:fldCharType="separate"/>
      </w:r>
      <w:r>
        <w:t>11</w:t>
      </w:r>
      <w:r>
        <w:fldChar w:fldCharType="end"/>
      </w:r>
    </w:p>
    <w:p w14:paraId="5B2532D2" w14:textId="4A5EA9EA" w:rsidR="00AC40D7" w:rsidRDefault="00AC40D7">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_Toc191543816 \h </w:instrText>
      </w:r>
      <w:r>
        <w:fldChar w:fldCharType="separate"/>
      </w:r>
      <w:r>
        <w:t>11</w:t>
      </w:r>
      <w:r>
        <w:fldChar w:fldCharType="end"/>
      </w:r>
    </w:p>
    <w:p w14:paraId="3D1B8053" w14:textId="45D593C4" w:rsidR="00AC40D7" w:rsidRDefault="00AC40D7">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_Toc191543817 \h </w:instrText>
      </w:r>
      <w:r>
        <w:fldChar w:fldCharType="separate"/>
      </w:r>
      <w:r>
        <w:t>11</w:t>
      </w:r>
      <w:r>
        <w:fldChar w:fldCharType="end"/>
      </w:r>
    </w:p>
    <w:p w14:paraId="6316C86B" w14:textId="4C8DEBD8" w:rsidR="00AC40D7" w:rsidRDefault="00AC40D7">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_Toc191543818 \h </w:instrText>
      </w:r>
      <w:r>
        <w:fldChar w:fldCharType="separate"/>
      </w:r>
      <w:r>
        <w:t>12</w:t>
      </w:r>
      <w:r>
        <w:fldChar w:fldCharType="end"/>
      </w:r>
    </w:p>
    <w:p w14:paraId="7C1389A8" w14:textId="1A3EDCA8" w:rsidR="00AC40D7" w:rsidRDefault="00AC40D7">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_Toc191543819 \h </w:instrText>
      </w:r>
      <w:r>
        <w:fldChar w:fldCharType="separate"/>
      </w:r>
      <w:r>
        <w:t>12</w:t>
      </w:r>
      <w:r>
        <w:fldChar w:fldCharType="end"/>
      </w:r>
    </w:p>
    <w:p w14:paraId="1494FB9A" w14:textId="7FB19A29" w:rsidR="00AC40D7" w:rsidRDefault="00AC40D7">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_Toc191543820 \h </w:instrText>
      </w:r>
      <w:r>
        <w:fldChar w:fldCharType="separate"/>
      </w:r>
      <w:r>
        <w:t>12</w:t>
      </w:r>
      <w:r>
        <w:fldChar w:fldCharType="end"/>
      </w:r>
    </w:p>
    <w:p w14:paraId="3285094E" w14:textId="4538FCB9" w:rsidR="00AC40D7" w:rsidRDefault="00AC40D7">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_Toc191543821 \h </w:instrText>
      </w:r>
      <w:r>
        <w:fldChar w:fldCharType="separate"/>
      </w:r>
      <w:r>
        <w:t>12</w:t>
      </w:r>
      <w:r>
        <w:fldChar w:fldCharType="end"/>
      </w:r>
    </w:p>
    <w:p w14:paraId="34C2BE51" w14:textId="168936B4" w:rsidR="00AC40D7" w:rsidRDefault="00AC40D7">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_Toc191543822 \h </w:instrText>
      </w:r>
      <w:r>
        <w:fldChar w:fldCharType="separate"/>
      </w:r>
      <w:r>
        <w:t>12</w:t>
      </w:r>
      <w:r>
        <w:fldChar w:fldCharType="end"/>
      </w:r>
    </w:p>
    <w:p w14:paraId="2E0C001F" w14:textId="634D730D" w:rsidR="00AC40D7" w:rsidRDefault="00AC40D7">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_Toc191543823 \h </w:instrText>
      </w:r>
      <w:r>
        <w:fldChar w:fldCharType="separate"/>
      </w:r>
      <w:r>
        <w:t>13</w:t>
      </w:r>
      <w:r>
        <w:fldChar w:fldCharType="end"/>
      </w:r>
    </w:p>
    <w:p w14:paraId="1D6D5ECF" w14:textId="61717B43" w:rsidR="00AC40D7" w:rsidRDefault="00AC40D7">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_Toc191543824 \h </w:instrText>
      </w:r>
      <w:r>
        <w:fldChar w:fldCharType="separate"/>
      </w:r>
      <w:r>
        <w:t>13</w:t>
      </w:r>
      <w:r>
        <w:fldChar w:fldCharType="end"/>
      </w:r>
    </w:p>
    <w:p w14:paraId="07DAF1DC" w14:textId="67F68899" w:rsidR="00AC40D7" w:rsidRDefault="00AC40D7">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_Toc191543825 \h </w:instrText>
      </w:r>
      <w:r>
        <w:fldChar w:fldCharType="separate"/>
      </w:r>
      <w:r>
        <w:t>14</w:t>
      </w:r>
      <w:r>
        <w:fldChar w:fldCharType="end"/>
      </w:r>
    </w:p>
    <w:p w14:paraId="757D4369" w14:textId="4C4BCAA2" w:rsidR="00AC40D7" w:rsidRDefault="00AC40D7">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_Toc191543826 \h </w:instrText>
      </w:r>
      <w:r>
        <w:fldChar w:fldCharType="separate"/>
      </w:r>
      <w:r>
        <w:t>14</w:t>
      </w:r>
      <w:r>
        <w:fldChar w:fldCharType="end"/>
      </w:r>
    </w:p>
    <w:p w14:paraId="618FFFB7" w14:textId="07800687" w:rsidR="00AC40D7" w:rsidRDefault="00AC40D7">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_Toc191543827 \h </w:instrText>
      </w:r>
      <w:r>
        <w:fldChar w:fldCharType="separate"/>
      </w:r>
      <w:r>
        <w:t>14</w:t>
      </w:r>
      <w:r>
        <w:fldChar w:fldCharType="end"/>
      </w:r>
    </w:p>
    <w:p w14:paraId="6C51F0F6" w14:textId="71E62B9C" w:rsidR="00AC40D7" w:rsidRDefault="00AC40D7">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_Toc191543828 \h </w:instrText>
      </w:r>
      <w:r>
        <w:fldChar w:fldCharType="separate"/>
      </w:r>
      <w:r>
        <w:t>15</w:t>
      </w:r>
      <w:r>
        <w:fldChar w:fldCharType="end"/>
      </w:r>
    </w:p>
    <w:p w14:paraId="1E95F346" w14:textId="06FDE543" w:rsidR="00AC40D7" w:rsidRDefault="00AC40D7">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_Toc191543829 \h </w:instrText>
      </w:r>
      <w:r>
        <w:fldChar w:fldCharType="separate"/>
      </w:r>
      <w:r>
        <w:t>15</w:t>
      </w:r>
      <w:r>
        <w:fldChar w:fldCharType="end"/>
      </w:r>
    </w:p>
    <w:p w14:paraId="79A2791A" w14:textId="18F6267F" w:rsidR="00AC40D7" w:rsidRDefault="00AC40D7">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_Toc191543830 \h </w:instrText>
      </w:r>
      <w:r>
        <w:fldChar w:fldCharType="separate"/>
      </w:r>
      <w:r>
        <w:t>16</w:t>
      </w:r>
      <w:r>
        <w:fldChar w:fldCharType="end"/>
      </w:r>
    </w:p>
    <w:p w14:paraId="690CCEE2" w14:textId="696EB1C4" w:rsidR="00AC40D7" w:rsidRDefault="00AC40D7">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_Toc191543831 \h </w:instrText>
      </w:r>
      <w:r>
        <w:fldChar w:fldCharType="separate"/>
      </w:r>
      <w:r>
        <w:t>16</w:t>
      </w:r>
      <w:r>
        <w:fldChar w:fldCharType="end"/>
      </w:r>
    </w:p>
    <w:p w14:paraId="2B69986F" w14:textId="1A596384" w:rsidR="00AC40D7" w:rsidRDefault="00AC40D7">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_Toc191543832 \h </w:instrText>
      </w:r>
      <w:r>
        <w:fldChar w:fldCharType="separate"/>
      </w:r>
      <w:r>
        <w:t>16</w:t>
      </w:r>
      <w:r>
        <w:fldChar w:fldCharType="end"/>
      </w:r>
    </w:p>
    <w:p w14:paraId="0D09961F" w14:textId="6000DB46" w:rsidR="00AC40D7" w:rsidRDefault="00AC40D7">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_Toc191543833 \h </w:instrText>
      </w:r>
      <w:r>
        <w:fldChar w:fldCharType="separate"/>
      </w:r>
      <w:r>
        <w:t>16</w:t>
      </w:r>
      <w:r>
        <w:fldChar w:fldCharType="end"/>
      </w:r>
    </w:p>
    <w:p w14:paraId="43D0D4CA" w14:textId="77371C9A" w:rsidR="00AC40D7" w:rsidRDefault="00AC40D7">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_Toc191543834 \h </w:instrText>
      </w:r>
      <w:r>
        <w:fldChar w:fldCharType="separate"/>
      </w:r>
      <w:r>
        <w:t>16</w:t>
      </w:r>
      <w:r>
        <w:fldChar w:fldCharType="end"/>
      </w:r>
    </w:p>
    <w:p w14:paraId="3D8025B2" w14:textId="41404845" w:rsidR="00AC40D7" w:rsidRDefault="00AC40D7">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_Toc191543835 \h </w:instrText>
      </w:r>
      <w:r>
        <w:fldChar w:fldCharType="separate"/>
      </w:r>
      <w:r>
        <w:t>16</w:t>
      </w:r>
      <w:r>
        <w:fldChar w:fldCharType="end"/>
      </w:r>
    </w:p>
    <w:p w14:paraId="7832EF1C" w14:textId="5238C0A8" w:rsidR="00AC40D7" w:rsidRDefault="00AC40D7">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_Toc191543836 \h </w:instrText>
      </w:r>
      <w:r>
        <w:fldChar w:fldCharType="separate"/>
      </w:r>
      <w:r>
        <w:t>16</w:t>
      </w:r>
      <w:r>
        <w:fldChar w:fldCharType="end"/>
      </w:r>
    </w:p>
    <w:p w14:paraId="550BF005" w14:textId="2B3EC957" w:rsidR="00AC40D7" w:rsidRDefault="00AC40D7">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_Toc191543837 \h </w:instrText>
      </w:r>
      <w:r>
        <w:fldChar w:fldCharType="separate"/>
      </w:r>
      <w:r>
        <w:t>16</w:t>
      </w:r>
      <w:r>
        <w:fldChar w:fldCharType="end"/>
      </w:r>
    </w:p>
    <w:p w14:paraId="4603CA8E" w14:textId="4ABE6132" w:rsidR="00AC40D7" w:rsidRDefault="00AC40D7">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_Toc191543838 \h </w:instrText>
      </w:r>
      <w:r>
        <w:fldChar w:fldCharType="separate"/>
      </w:r>
      <w:r>
        <w:t>16</w:t>
      </w:r>
      <w:r>
        <w:fldChar w:fldCharType="end"/>
      </w:r>
    </w:p>
    <w:p w14:paraId="1A7E8227" w14:textId="447A16C2" w:rsidR="00AC40D7" w:rsidRDefault="00AC40D7">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_Toc191543839 \h </w:instrText>
      </w:r>
      <w:r>
        <w:fldChar w:fldCharType="separate"/>
      </w:r>
      <w:r>
        <w:t>17</w:t>
      </w:r>
      <w:r>
        <w:fldChar w:fldCharType="end"/>
      </w:r>
    </w:p>
    <w:p w14:paraId="0253E079" w14:textId="310A79E4" w:rsidR="00AC40D7" w:rsidRDefault="00AC40D7">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_Toc191543840 \h </w:instrText>
      </w:r>
      <w:r>
        <w:fldChar w:fldCharType="separate"/>
      </w:r>
      <w:r>
        <w:t>17</w:t>
      </w:r>
      <w:r>
        <w:fldChar w:fldCharType="end"/>
      </w:r>
    </w:p>
    <w:p w14:paraId="66D72E50" w14:textId="07887A63" w:rsidR="00AC40D7" w:rsidRDefault="00AC40D7">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_Toc191543841 \h </w:instrText>
      </w:r>
      <w:r>
        <w:fldChar w:fldCharType="separate"/>
      </w:r>
      <w:r>
        <w:t>17</w:t>
      </w:r>
      <w:r>
        <w:fldChar w:fldCharType="end"/>
      </w:r>
    </w:p>
    <w:p w14:paraId="6818A148" w14:textId="0E0F1012" w:rsidR="00AC40D7" w:rsidRDefault="00AC40D7">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_Toc191543842 \h </w:instrText>
      </w:r>
      <w:r>
        <w:fldChar w:fldCharType="separate"/>
      </w:r>
      <w:r>
        <w:t>17</w:t>
      </w:r>
      <w:r>
        <w:fldChar w:fldCharType="end"/>
      </w:r>
    </w:p>
    <w:p w14:paraId="13F03F6B" w14:textId="41A2C162" w:rsidR="00AC40D7" w:rsidRDefault="00AC40D7">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_Toc191543843 \h </w:instrText>
      </w:r>
      <w:r>
        <w:fldChar w:fldCharType="separate"/>
      </w:r>
      <w:r>
        <w:t>17</w:t>
      </w:r>
      <w:r>
        <w:fldChar w:fldCharType="end"/>
      </w:r>
    </w:p>
    <w:p w14:paraId="02BDB3CE" w14:textId="7A10FFDC" w:rsidR="00AC40D7" w:rsidRDefault="00AC40D7">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_Toc191543844 \h </w:instrText>
      </w:r>
      <w:r>
        <w:fldChar w:fldCharType="separate"/>
      </w:r>
      <w:r>
        <w:t>17</w:t>
      </w:r>
      <w:r>
        <w:fldChar w:fldCharType="end"/>
      </w:r>
    </w:p>
    <w:p w14:paraId="42A7A7B3" w14:textId="474B7039" w:rsidR="00AC40D7" w:rsidRDefault="00AC40D7">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_Toc191543845 \h </w:instrText>
      </w:r>
      <w:r>
        <w:fldChar w:fldCharType="separate"/>
      </w:r>
      <w:r>
        <w:t>17</w:t>
      </w:r>
      <w:r>
        <w:fldChar w:fldCharType="end"/>
      </w:r>
    </w:p>
    <w:p w14:paraId="34D94AE8" w14:textId="40F2CBE6" w:rsidR="00AC40D7" w:rsidRDefault="00AC40D7">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_Toc191543846 \h </w:instrText>
      </w:r>
      <w:r>
        <w:fldChar w:fldCharType="separate"/>
      </w:r>
      <w:r>
        <w:t>18</w:t>
      </w:r>
      <w:r>
        <w:fldChar w:fldCharType="end"/>
      </w:r>
    </w:p>
    <w:p w14:paraId="0F1B7EB3" w14:textId="0CCB159A" w:rsidR="00AC40D7" w:rsidRDefault="00AC40D7">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_Toc191543847 \h </w:instrText>
      </w:r>
      <w:r>
        <w:fldChar w:fldCharType="separate"/>
      </w:r>
      <w:r>
        <w:t>18</w:t>
      </w:r>
      <w:r>
        <w:fldChar w:fldCharType="end"/>
      </w:r>
    </w:p>
    <w:p w14:paraId="2CD85964" w14:textId="3F9BA2BD" w:rsidR="00AC40D7" w:rsidRDefault="00AC40D7">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_Toc191543848 \h </w:instrText>
      </w:r>
      <w:r>
        <w:fldChar w:fldCharType="separate"/>
      </w:r>
      <w:r>
        <w:t>18</w:t>
      </w:r>
      <w:r>
        <w:fldChar w:fldCharType="end"/>
      </w:r>
    </w:p>
    <w:p w14:paraId="02EA2C4C" w14:textId="1B747D87" w:rsidR="00AC40D7" w:rsidRDefault="00AC40D7">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_Toc191543849 \h </w:instrText>
      </w:r>
      <w:r>
        <w:fldChar w:fldCharType="separate"/>
      </w:r>
      <w:r>
        <w:t>18</w:t>
      </w:r>
      <w:r>
        <w:fldChar w:fldCharType="end"/>
      </w:r>
    </w:p>
    <w:p w14:paraId="6CB2005A" w14:textId="5FAB9709" w:rsidR="00AC40D7" w:rsidRDefault="00AC40D7">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_Toc191543850 \h </w:instrText>
      </w:r>
      <w:r>
        <w:fldChar w:fldCharType="separate"/>
      </w:r>
      <w:r>
        <w:t>18</w:t>
      </w:r>
      <w:r>
        <w:fldChar w:fldCharType="end"/>
      </w:r>
    </w:p>
    <w:p w14:paraId="03C46500" w14:textId="59ECD87C" w:rsidR="00AC40D7" w:rsidRDefault="00AC40D7">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_Toc191543851 \h </w:instrText>
      </w:r>
      <w:r>
        <w:fldChar w:fldCharType="separate"/>
      </w:r>
      <w:r>
        <w:t>18</w:t>
      </w:r>
      <w:r>
        <w:fldChar w:fldCharType="end"/>
      </w:r>
    </w:p>
    <w:p w14:paraId="20637590" w14:textId="3735D566" w:rsidR="00AC40D7" w:rsidRDefault="00AC40D7">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_Toc191543852 \h </w:instrText>
      </w:r>
      <w:r>
        <w:fldChar w:fldCharType="separate"/>
      </w:r>
      <w:r>
        <w:t>18</w:t>
      </w:r>
      <w:r>
        <w:fldChar w:fldCharType="end"/>
      </w:r>
    </w:p>
    <w:p w14:paraId="22A1D082" w14:textId="2FE9E368" w:rsidR="00AC40D7" w:rsidRDefault="00AC40D7">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_Toc191543853 \h </w:instrText>
      </w:r>
      <w:r>
        <w:fldChar w:fldCharType="separate"/>
      </w:r>
      <w:r>
        <w:t>19</w:t>
      </w:r>
      <w:r>
        <w:fldChar w:fldCharType="end"/>
      </w:r>
    </w:p>
    <w:p w14:paraId="34C8D1BC" w14:textId="01E23F54" w:rsidR="00AC40D7" w:rsidRDefault="00AC40D7">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_Toc191543854 \h </w:instrText>
      </w:r>
      <w:r>
        <w:fldChar w:fldCharType="separate"/>
      </w:r>
      <w:r>
        <w:t>19</w:t>
      </w:r>
      <w:r>
        <w:fldChar w:fldCharType="end"/>
      </w:r>
    </w:p>
    <w:p w14:paraId="1722F037" w14:textId="5806AF61" w:rsidR="00AC40D7" w:rsidRDefault="00AC40D7">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_Toc191543855 \h </w:instrText>
      </w:r>
      <w:r>
        <w:fldChar w:fldCharType="separate"/>
      </w:r>
      <w:r>
        <w:t>20</w:t>
      </w:r>
      <w:r>
        <w:fldChar w:fldCharType="end"/>
      </w:r>
    </w:p>
    <w:p w14:paraId="32663C6E" w14:textId="6DD3E727" w:rsidR="00AC40D7" w:rsidRDefault="00AC40D7">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_Toc191543856 \h </w:instrText>
      </w:r>
      <w:r>
        <w:fldChar w:fldCharType="separate"/>
      </w:r>
      <w:r>
        <w:t>20</w:t>
      </w:r>
      <w:r>
        <w:fldChar w:fldCharType="end"/>
      </w:r>
    </w:p>
    <w:p w14:paraId="1729289F" w14:textId="1D1CBB41" w:rsidR="00AC40D7" w:rsidRDefault="00AC40D7">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_Toc191543857 \h </w:instrText>
      </w:r>
      <w:r>
        <w:fldChar w:fldCharType="separate"/>
      </w:r>
      <w:r>
        <w:t>20</w:t>
      </w:r>
      <w:r>
        <w:fldChar w:fldCharType="end"/>
      </w:r>
    </w:p>
    <w:p w14:paraId="21081B61" w14:textId="72A13A05" w:rsidR="00AC40D7" w:rsidRDefault="00AC40D7">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_Toc191543858 \h </w:instrText>
      </w:r>
      <w:r>
        <w:fldChar w:fldCharType="separate"/>
      </w:r>
      <w:r>
        <w:t>20</w:t>
      </w:r>
      <w:r>
        <w:fldChar w:fldCharType="end"/>
      </w:r>
    </w:p>
    <w:p w14:paraId="4F0F13E1" w14:textId="6CE97E63" w:rsidR="00AC40D7" w:rsidRDefault="00AC40D7">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_Toc191543859 \h </w:instrText>
      </w:r>
      <w:r>
        <w:fldChar w:fldCharType="separate"/>
      </w:r>
      <w:r>
        <w:t>20</w:t>
      </w:r>
      <w:r>
        <w:fldChar w:fldCharType="end"/>
      </w:r>
    </w:p>
    <w:p w14:paraId="107A8F0F" w14:textId="5C058AC5" w:rsidR="00AC40D7" w:rsidRDefault="00AC40D7">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_Toc191543860 \h </w:instrText>
      </w:r>
      <w:r>
        <w:fldChar w:fldCharType="separate"/>
      </w:r>
      <w:r>
        <w:t>20</w:t>
      </w:r>
      <w:r>
        <w:fldChar w:fldCharType="end"/>
      </w:r>
    </w:p>
    <w:p w14:paraId="48CEF0A4" w14:textId="2410C0EB" w:rsidR="00AC40D7" w:rsidRDefault="00AC40D7">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_Toc191543861 \h </w:instrText>
      </w:r>
      <w:r>
        <w:fldChar w:fldCharType="separate"/>
      </w:r>
      <w:r>
        <w:t>20</w:t>
      </w:r>
      <w:r>
        <w:fldChar w:fldCharType="end"/>
      </w:r>
    </w:p>
    <w:p w14:paraId="45F29447" w14:textId="40DA5017" w:rsidR="00AC40D7" w:rsidRDefault="00AC40D7">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_Toc191543862 \h </w:instrText>
      </w:r>
      <w:r>
        <w:fldChar w:fldCharType="separate"/>
      </w:r>
      <w:r>
        <w:t>20</w:t>
      </w:r>
      <w:r>
        <w:fldChar w:fldCharType="end"/>
      </w:r>
    </w:p>
    <w:p w14:paraId="062F3353" w14:textId="53983E39" w:rsidR="00AC40D7" w:rsidRDefault="00AC40D7">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_Toc191543863 \h </w:instrText>
      </w:r>
      <w:r>
        <w:fldChar w:fldCharType="separate"/>
      </w:r>
      <w:r>
        <w:t>21</w:t>
      </w:r>
      <w:r>
        <w:fldChar w:fldCharType="end"/>
      </w:r>
    </w:p>
    <w:p w14:paraId="5BD0AE39" w14:textId="3825B038" w:rsidR="00AC40D7" w:rsidRDefault="00AC40D7">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_Toc191543864 \h </w:instrText>
      </w:r>
      <w:r>
        <w:fldChar w:fldCharType="separate"/>
      </w:r>
      <w:r>
        <w:t>21</w:t>
      </w:r>
      <w:r>
        <w:fldChar w:fldCharType="end"/>
      </w:r>
    </w:p>
    <w:p w14:paraId="6FB8ADF3" w14:textId="6E3582D4" w:rsidR="00AC40D7" w:rsidRDefault="00AC40D7">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_Toc191543865 \h </w:instrText>
      </w:r>
      <w:r>
        <w:fldChar w:fldCharType="separate"/>
      </w:r>
      <w:r>
        <w:t>21</w:t>
      </w:r>
      <w:r>
        <w:fldChar w:fldCharType="end"/>
      </w:r>
    </w:p>
    <w:p w14:paraId="1AF63D0A" w14:textId="0F6FBB1A" w:rsidR="00AC40D7" w:rsidRDefault="00AC40D7">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_Toc191543866 \h </w:instrText>
      </w:r>
      <w:r>
        <w:fldChar w:fldCharType="separate"/>
      </w:r>
      <w:r>
        <w:t>22</w:t>
      </w:r>
      <w:r>
        <w:fldChar w:fldCharType="end"/>
      </w:r>
    </w:p>
    <w:p w14:paraId="7390628D" w14:textId="1D46FC77" w:rsidR="00AC40D7" w:rsidRDefault="00AC40D7">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_Toc191543867 \h </w:instrText>
      </w:r>
      <w:r>
        <w:fldChar w:fldCharType="separate"/>
      </w:r>
      <w:r>
        <w:t>22</w:t>
      </w:r>
      <w:r>
        <w:fldChar w:fldCharType="end"/>
      </w:r>
    </w:p>
    <w:p w14:paraId="0521A4BA" w14:textId="538F2B58" w:rsidR="00AC40D7" w:rsidRDefault="00AC40D7">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_Toc191543868 \h </w:instrText>
      </w:r>
      <w:r>
        <w:fldChar w:fldCharType="separate"/>
      </w:r>
      <w:r>
        <w:t>22</w:t>
      </w:r>
      <w:r>
        <w:fldChar w:fldCharType="end"/>
      </w:r>
    </w:p>
    <w:p w14:paraId="76B91D74" w14:textId="5E273E27" w:rsidR="00AC40D7" w:rsidRDefault="00AC40D7">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_Toc191543869 \h </w:instrText>
      </w:r>
      <w:r>
        <w:fldChar w:fldCharType="separate"/>
      </w:r>
      <w:r>
        <w:t>22</w:t>
      </w:r>
      <w:r>
        <w:fldChar w:fldCharType="end"/>
      </w:r>
    </w:p>
    <w:p w14:paraId="36ABD996" w14:textId="4D05862A" w:rsidR="00AC40D7" w:rsidRDefault="00AC40D7">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_Toc191543870 \h </w:instrText>
      </w:r>
      <w:r>
        <w:fldChar w:fldCharType="separate"/>
      </w:r>
      <w:r>
        <w:t>23</w:t>
      </w:r>
      <w:r>
        <w:fldChar w:fldCharType="end"/>
      </w:r>
    </w:p>
    <w:p w14:paraId="79C71F70" w14:textId="7BBD1FF6" w:rsidR="00AC40D7" w:rsidRDefault="00AC40D7">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_Toc191543871 \h </w:instrText>
      </w:r>
      <w:r>
        <w:fldChar w:fldCharType="separate"/>
      </w:r>
      <w:r>
        <w:t>23</w:t>
      </w:r>
      <w:r>
        <w:fldChar w:fldCharType="end"/>
      </w:r>
    </w:p>
    <w:p w14:paraId="670E049F" w14:textId="56A6F98B" w:rsidR="00AC40D7" w:rsidRDefault="00AC40D7">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_Toc191543872 \h </w:instrText>
      </w:r>
      <w:r>
        <w:fldChar w:fldCharType="separate"/>
      </w:r>
      <w:r>
        <w:t>23</w:t>
      </w:r>
      <w:r>
        <w:fldChar w:fldCharType="end"/>
      </w:r>
    </w:p>
    <w:p w14:paraId="1FD42832" w14:textId="4AFF85DF" w:rsidR="00AC40D7" w:rsidRDefault="00AC40D7">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_Toc191543873 \h </w:instrText>
      </w:r>
      <w:r>
        <w:fldChar w:fldCharType="separate"/>
      </w:r>
      <w:r>
        <w:t>23</w:t>
      </w:r>
      <w:r>
        <w:fldChar w:fldCharType="end"/>
      </w:r>
    </w:p>
    <w:p w14:paraId="2916D73D" w14:textId="325CF056" w:rsidR="00AC40D7" w:rsidRDefault="00AC40D7">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_Toc191543874 \h </w:instrText>
      </w:r>
      <w:r>
        <w:fldChar w:fldCharType="separate"/>
      </w:r>
      <w:r>
        <w:t>23</w:t>
      </w:r>
      <w:r>
        <w:fldChar w:fldCharType="end"/>
      </w:r>
    </w:p>
    <w:p w14:paraId="6C4C072A" w14:textId="591F04CD" w:rsidR="00AC40D7" w:rsidRDefault="00AC40D7">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_Toc191543875 \h </w:instrText>
      </w:r>
      <w:r>
        <w:fldChar w:fldCharType="separate"/>
      </w:r>
      <w:r>
        <w:t>23</w:t>
      </w:r>
      <w:r>
        <w:fldChar w:fldCharType="end"/>
      </w:r>
    </w:p>
    <w:p w14:paraId="3BBBC574" w14:textId="38A2F5B9" w:rsidR="00AC40D7" w:rsidRDefault="00AC40D7">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_Toc191543876 \h </w:instrText>
      </w:r>
      <w:r>
        <w:fldChar w:fldCharType="separate"/>
      </w:r>
      <w:r>
        <w:t>23</w:t>
      </w:r>
      <w:r>
        <w:fldChar w:fldCharType="end"/>
      </w:r>
    </w:p>
    <w:p w14:paraId="2D92BBE6" w14:textId="0C1EB569" w:rsidR="00AC40D7" w:rsidRDefault="00AC40D7">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_Toc191543877 \h </w:instrText>
      </w:r>
      <w:r>
        <w:fldChar w:fldCharType="separate"/>
      </w:r>
      <w:r>
        <w:t>23</w:t>
      </w:r>
      <w:r>
        <w:fldChar w:fldCharType="end"/>
      </w:r>
    </w:p>
    <w:p w14:paraId="713F2857" w14:textId="55354B38" w:rsidR="00AC40D7" w:rsidRDefault="00AC40D7">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_Toc191543878 \h </w:instrText>
      </w:r>
      <w:r>
        <w:fldChar w:fldCharType="separate"/>
      </w:r>
      <w:r>
        <w:t>23</w:t>
      </w:r>
      <w:r>
        <w:fldChar w:fldCharType="end"/>
      </w:r>
    </w:p>
    <w:p w14:paraId="1EFB7DE1" w14:textId="00B38D50" w:rsidR="00AC40D7" w:rsidRDefault="00AC40D7">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_Toc191543879 \h </w:instrText>
      </w:r>
      <w:r>
        <w:fldChar w:fldCharType="separate"/>
      </w:r>
      <w:r>
        <w:t>24</w:t>
      </w:r>
      <w:r>
        <w:fldChar w:fldCharType="end"/>
      </w:r>
    </w:p>
    <w:p w14:paraId="3118E659" w14:textId="73347BC6" w:rsidR="00AC40D7" w:rsidRDefault="00AC40D7">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_Toc191543880 \h </w:instrText>
      </w:r>
      <w:r>
        <w:fldChar w:fldCharType="separate"/>
      </w:r>
      <w:r>
        <w:t>24</w:t>
      </w:r>
      <w:r>
        <w:fldChar w:fldCharType="end"/>
      </w:r>
    </w:p>
    <w:p w14:paraId="2349B45C" w14:textId="2F58E3A6" w:rsidR="00AC40D7" w:rsidRDefault="00AC40D7">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_Toc191543881 \h </w:instrText>
      </w:r>
      <w:r>
        <w:fldChar w:fldCharType="separate"/>
      </w:r>
      <w:r>
        <w:t>24</w:t>
      </w:r>
      <w:r>
        <w:fldChar w:fldCharType="end"/>
      </w:r>
    </w:p>
    <w:p w14:paraId="5D98E099" w14:textId="3C72FAFA" w:rsidR="00AC40D7" w:rsidRDefault="00AC40D7">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_Toc191543882 \h </w:instrText>
      </w:r>
      <w:r>
        <w:fldChar w:fldCharType="separate"/>
      </w:r>
      <w:r>
        <w:t>24</w:t>
      </w:r>
      <w:r>
        <w:fldChar w:fldCharType="end"/>
      </w:r>
    </w:p>
    <w:p w14:paraId="4CED29BE" w14:textId="489DD1D6" w:rsidR="00AC40D7" w:rsidRDefault="00AC40D7">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_Toc191543883 \h </w:instrText>
      </w:r>
      <w:r>
        <w:fldChar w:fldCharType="separate"/>
      </w:r>
      <w:r>
        <w:t>24</w:t>
      </w:r>
      <w:r>
        <w:fldChar w:fldCharType="end"/>
      </w:r>
    </w:p>
    <w:p w14:paraId="416747E6" w14:textId="33832426" w:rsidR="00AC40D7" w:rsidRDefault="00AC40D7">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_Toc191543884 \h </w:instrText>
      </w:r>
      <w:r>
        <w:fldChar w:fldCharType="separate"/>
      </w:r>
      <w:r>
        <w:t>25</w:t>
      </w:r>
      <w:r>
        <w:fldChar w:fldCharType="end"/>
      </w:r>
    </w:p>
    <w:p w14:paraId="323E0F48" w14:textId="14987FC8" w:rsidR="00AC40D7" w:rsidRDefault="00AC40D7">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_Toc191543885 \h </w:instrText>
      </w:r>
      <w:r>
        <w:fldChar w:fldCharType="separate"/>
      </w:r>
      <w:r>
        <w:t>25</w:t>
      </w:r>
      <w:r>
        <w:fldChar w:fldCharType="end"/>
      </w:r>
    </w:p>
    <w:p w14:paraId="11DD1700" w14:textId="1594AA52" w:rsidR="00AC40D7" w:rsidRDefault="00AC40D7">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_Toc191543886 \h </w:instrText>
      </w:r>
      <w:r>
        <w:fldChar w:fldCharType="separate"/>
      </w:r>
      <w:r>
        <w:t>25</w:t>
      </w:r>
      <w:r>
        <w:fldChar w:fldCharType="end"/>
      </w:r>
    </w:p>
    <w:p w14:paraId="69C8064E" w14:textId="5A1280FA" w:rsidR="00AC40D7" w:rsidRDefault="00AC40D7">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_Toc191543887 \h </w:instrText>
      </w:r>
      <w:r>
        <w:fldChar w:fldCharType="separate"/>
      </w:r>
      <w:r>
        <w:t>25</w:t>
      </w:r>
      <w:r>
        <w:fldChar w:fldCharType="end"/>
      </w:r>
    </w:p>
    <w:p w14:paraId="39A6DE17" w14:textId="43FF5C0B" w:rsidR="00AC40D7" w:rsidRDefault="00AC40D7">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_Toc191543888 \h </w:instrText>
      </w:r>
      <w:r>
        <w:fldChar w:fldCharType="separate"/>
      </w:r>
      <w:r>
        <w:t>25</w:t>
      </w:r>
      <w:r>
        <w:fldChar w:fldCharType="end"/>
      </w:r>
    </w:p>
    <w:p w14:paraId="51A2E694" w14:textId="50231430" w:rsidR="00AC40D7" w:rsidRDefault="00AC40D7">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_Toc191543889 \h </w:instrText>
      </w:r>
      <w:r>
        <w:fldChar w:fldCharType="separate"/>
      </w:r>
      <w:r>
        <w:t>25</w:t>
      </w:r>
      <w:r>
        <w:fldChar w:fldCharType="end"/>
      </w:r>
    </w:p>
    <w:p w14:paraId="7174ADE1" w14:textId="10488137" w:rsidR="00AC40D7" w:rsidRDefault="00AC40D7">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_Toc191543890 \h </w:instrText>
      </w:r>
      <w:r>
        <w:fldChar w:fldCharType="separate"/>
      </w:r>
      <w:r>
        <w:t>26</w:t>
      </w:r>
      <w:r>
        <w:fldChar w:fldCharType="end"/>
      </w:r>
    </w:p>
    <w:p w14:paraId="243F8315" w14:textId="2842868B" w:rsidR="00AC40D7" w:rsidRDefault="00AC40D7">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_Toc191543891 \h </w:instrText>
      </w:r>
      <w:r>
        <w:fldChar w:fldCharType="separate"/>
      </w:r>
      <w:r>
        <w:t>26</w:t>
      </w:r>
      <w:r>
        <w:fldChar w:fldCharType="end"/>
      </w:r>
    </w:p>
    <w:p w14:paraId="3394774D" w14:textId="78025750" w:rsidR="00AC40D7" w:rsidRDefault="00AC40D7">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_Toc191543892 \h </w:instrText>
      </w:r>
      <w:r>
        <w:fldChar w:fldCharType="separate"/>
      </w:r>
      <w:r>
        <w:t>26</w:t>
      </w:r>
      <w:r>
        <w:fldChar w:fldCharType="end"/>
      </w:r>
    </w:p>
    <w:p w14:paraId="61B18110" w14:textId="440E19E8" w:rsidR="00AC40D7" w:rsidRDefault="00AC40D7">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_Toc191543893 \h </w:instrText>
      </w:r>
      <w:r>
        <w:fldChar w:fldCharType="separate"/>
      </w:r>
      <w:r>
        <w:t>26</w:t>
      </w:r>
      <w:r>
        <w:fldChar w:fldCharType="end"/>
      </w:r>
    </w:p>
    <w:p w14:paraId="71B13693" w14:textId="49A0F05C" w:rsidR="00AC40D7" w:rsidRDefault="00AC40D7">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_Toc191543894 \h </w:instrText>
      </w:r>
      <w:r>
        <w:fldChar w:fldCharType="separate"/>
      </w:r>
      <w:r>
        <w:t>26</w:t>
      </w:r>
      <w:r>
        <w:fldChar w:fldCharType="end"/>
      </w:r>
    </w:p>
    <w:p w14:paraId="36879798" w14:textId="63727038" w:rsidR="00AC40D7" w:rsidRDefault="00AC40D7">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_Toc191543895 \h </w:instrText>
      </w:r>
      <w:r>
        <w:fldChar w:fldCharType="separate"/>
      </w:r>
      <w:r>
        <w:t>26</w:t>
      </w:r>
      <w:r>
        <w:fldChar w:fldCharType="end"/>
      </w:r>
    </w:p>
    <w:p w14:paraId="0ACF752B" w14:textId="77721D6B" w:rsidR="00AC40D7" w:rsidRDefault="00AC40D7">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_Toc191543896 \h </w:instrText>
      </w:r>
      <w:r>
        <w:fldChar w:fldCharType="separate"/>
      </w:r>
      <w:r>
        <w:t>26</w:t>
      </w:r>
      <w:r>
        <w:fldChar w:fldCharType="end"/>
      </w:r>
    </w:p>
    <w:p w14:paraId="53CEA905" w14:textId="20BF84F0" w:rsidR="00AC40D7" w:rsidRDefault="00AC40D7">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_Toc191543897 \h </w:instrText>
      </w:r>
      <w:r>
        <w:fldChar w:fldCharType="separate"/>
      </w:r>
      <w:r>
        <w:t>26</w:t>
      </w:r>
      <w:r>
        <w:fldChar w:fldCharType="end"/>
      </w:r>
    </w:p>
    <w:p w14:paraId="3A36F9B6" w14:textId="663EFF91" w:rsidR="00AC40D7" w:rsidRDefault="00AC40D7">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_Toc191543898 \h </w:instrText>
      </w:r>
      <w:r>
        <w:fldChar w:fldCharType="separate"/>
      </w:r>
      <w:r>
        <w:t>26</w:t>
      </w:r>
      <w:r>
        <w:fldChar w:fldCharType="end"/>
      </w:r>
    </w:p>
    <w:p w14:paraId="6A168D3D" w14:textId="20C97370" w:rsidR="00AC40D7" w:rsidRDefault="00AC40D7">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_Toc191543899 \h </w:instrText>
      </w:r>
      <w:r>
        <w:fldChar w:fldCharType="separate"/>
      </w:r>
      <w:r>
        <w:t>27</w:t>
      </w:r>
      <w:r>
        <w:fldChar w:fldCharType="end"/>
      </w:r>
    </w:p>
    <w:p w14:paraId="7E3539FE" w14:textId="5D164194" w:rsidR="00AC40D7" w:rsidRDefault="00AC40D7">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_Toc191543900 \h </w:instrText>
      </w:r>
      <w:r>
        <w:fldChar w:fldCharType="separate"/>
      </w:r>
      <w:r>
        <w:t>27</w:t>
      </w:r>
      <w:r>
        <w:fldChar w:fldCharType="end"/>
      </w:r>
    </w:p>
    <w:p w14:paraId="5AFEC77F" w14:textId="28A5BD02" w:rsidR="00AC40D7" w:rsidRDefault="00AC40D7">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_Toc191543901 \h </w:instrText>
      </w:r>
      <w:r>
        <w:fldChar w:fldCharType="separate"/>
      </w:r>
      <w:r>
        <w:t>27</w:t>
      </w:r>
      <w:r>
        <w:fldChar w:fldCharType="end"/>
      </w:r>
    </w:p>
    <w:p w14:paraId="7B3847A6" w14:textId="66C7AEEA" w:rsidR="00AC40D7" w:rsidRDefault="00AC40D7">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_Toc191543902 \h </w:instrText>
      </w:r>
      <w:r>
        <w:fldChar w:fldCharType="separate"/>
      </w:r>
      <w:r>
        <w:t>27</w:t>
      </w:r>
      <w:r>
        <w:fldChar w:fldCharType="end"/>
      </w:r>
    </w:p>
    <w:p w14:paraId="39219674" w14:textId="539CD32F" w:rsidR="00AC40D7" w:rsidRDefault="00AC40D7">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_Toc191543903 \h </w:instrText>
      </w:r>
      <w:r>
        <w:fldChar w:fldCharType="separate"/>
      </w:r>
      <w:r>
        <w:t>28</w:t>
      </w:r>
      <w:r>
        <w:fldChar w:fldCharType="end"/>
      </w:r>
    </w:p>
    <w:p w14:paraId="5895B063" w14:textId="4AD6DF28" w:rsidR="00AC40D7" w:rsidRDefault="00AC40D7">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_Toc191543904 \h </w:instrText>
      </w:r>
      <w:r>
        <w:fldChar w:fldCharType="separate"/>
      </w:r>
      <w:r>
        <w:t>28</w:t>
      </w:r>
      <w:r>
        <w:fldChar w:fldCharType="end"/>
      </w:r>
    </w:p>
    <w:p w14:paraId="019CB46A" w14:textId="2F26EC3D" w:rsidR="00AC40D7" w:rsidRDefault="00AC40D7">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_Toc191543905 \h </w:instrText>
      </w:r>
      <w:r>
        <w:fldChar w:fldCharType="separate"/>
      </w:r>
      <w:r>
        <w:t>28</w:t>
      </w:r>
      <w:r>
        <w:fldChar w:fldCharType="end"/>
      </w:r>
    </w:p>
    <w:p w14:paraId="73C1EFF1" w14:textId="1EE8E3AA" w:rsidR="00AC40D7" w:rsidRDefault="00AC40D7">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_Toc191543906 \h </w:instrText>
      </w:r>
      <w:r>
        <w:fldChar w:fldCharType="separate"/>
      </w:r>
      <w:r>
        <w:t>28</w:t>
      </w:r>
      <w:r>
        <w:fldChar w:fldCharType="end"/>
      </w:r>
    </w:p>
    <w:p w14:paraId="721EDB8C" w14:textId="6CD2F20C" w:rsidR="00AC40D7" w:rsidRDefault="00AC40D7">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_Toc191543907 \h </w:instrText>
      </w:r>
      <w:r>
        <w:fldChar w:fldCharType="separate"/>
      </w:r>
      <w:r>
        <w:t>28</w:t>
      </w:r>
      <w:r>
        <w:fldChar w:fldCharType="end"/>
      </w:r>
    </w:p>
    <w:p w14:paraId="24D97DED" w14:textId="2D5693F7" w:rsidR="00AC40D7" w:rsidRDefault="00AC40D7">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_Toc191543908 \h </w:instrText>
      </w:r>
      <w:r>
        <w:fldChar w:fldCharType="separate"/>
      </w:r>
      <w:r>
        <w:t>29</w:t>
      </w:r>
      <w:r>
        <w:fldChar w:fldCharType="end"/>
      </w:r>
    </w:p>
    <w:p w14:paraId="46C0AE83" w14:textId="577DA0D6" w:rsidR="00AC40D7" w:rsidRDefault="00AC40D7">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_Toc191543909 \h </w:instrText>
      </w:r>
      <w:r>
        <w:fldChar w:fldCharType="separate"/>
      </w:r>
      <w:r>
        <w:t>29</w:t>
      </w:r>
      <w:r>
        <w:fldChar w:fldCharType="end"/>
      </w:r>
    </w:p>
    <w:p w14:paraId="68F3A104" w14:textId="276398FC" w:rsidR="00AC40D7" w:rsidRDefault="00AC40D7">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_Toc191543910 \h </w:instrText>
      </w:r>
      <w:r>
        <w:fldChar w:fldCharType="separate"/>
      </w:r>
      <w:r>
        <w:t>29</w:t>
      </w:r>
      <w:r>
        <w:fldChar w:fldCharType="end"/>
      </w:r>
    </w:p>
    <w:p w14:paraId="657516F4" w14:textId="6BEB7919" w:rsidR="00AC40D7" w:rsidRDefault="00AC40D7">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_Toc191543911 \h </w:instrText>
      </w:r>
      <w:r>
        <w:fldChar w:fldCharType="separate"/>
      </w:r>
      <w:r>
        <w:t>29</w:t>
      </w:r>
      <w:r>
        <w:fldChar w:fldCharType="end"/>
      </w:r>
    </w:p>
    <w:p w14:paraId="57FE7C2F" w14:textId="68F71EA3" w:rsidR="00AC40D7" w:rsidRDefault="00AC40D7">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_Toc191543912 \h </w:instrText>
      </w:r>
      <w:r>
        <w:fldChar w:fldCharType="separate"/>
      </w:r>
      <w:r>
        <w:t>30</w:t>
      </w:r>
      <w:r>
        <w:fldChar w:fldCharType="end"/>
      </w:r>
    </w:p>
    <w:p w14:paraId="58EF0657" w14:textId="35215318" w:rsidR="00AC40D7" w:rsidRDefault="00AC40D7">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_Toc191543913 \h </w:instrText>
      </w:r>
      <w:r>
        <w:fldChar w:fldCharType="separate"/>
      </w:r>
      <w:r>
        <w:t>30</w:t>
      </w:r>
      <w:r>
        <w:fldChar w:fldCharType="end"/>
      </w:r>
    </w:p>
    <w:p w14:paraId="64D32DB1" w14:textId="2C895534" w:rsidR="00AC40D7" w:rsidRDefault="00AC40D7">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_Toc191543914 \h </w:instrText>
      </w:r>
      <w:r>
        <w:fldChar w:fldCharType="separate"/>
      </w:r>
      <w:r>
        <w:t>30</w:t>
      </w:r>
      <w:r>
        <w:fldChar w:fldCharType="end"/>
      </w:r>
    </w:p>
    <w:p w14:paraId="148CC355" w14:textId="4AF3EAE1" w:rsidR="00AC40D7" w:rsidRDefault="00AC40D7">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_Toc191543915 \h </w:instrText>
      </w:r>
      <w:r>
        <w:fldChar w:fldCharType="separate"/>
      </w:r>
      <w:r>
        <w:t>30</w:t>
      </w:r>
      <w:r>
        <w:fldChar w:fldCharType="end"/>
      </w:r>
    </w:p>
    <w:p w14:paraId="772E5A29" w14:textId="2D55AEF6" w:rsidR="00AC40D7" w:rsidRDefault="00AC40D7">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_Toc191543916 \h </w:instrText>
      </w:r>
      <w:r>
        <w:fldChar w:fldCharType="separate"/>
      </w:r>
      <w:r>
        <w:t>30</w:t>
      </w:r>
      <w:r>
        <w:fldChar w:fldCharType="end"/>
      </w:r>
    </w:p>
    <w:p w14:paraId="4845BF45" w14:textId="4E9F59E4" w:rsidR="00AC40D7" w:rsidRDefault="00AC40D7">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_Toc191543917 \h </w:instrText>
      </w:r>
      <w:r>
        <w:fldChar w:fldCharType="separate"/>
      </w:r>
      <w:r>
        <w:t>31</w:t>
      </w:r>
      <w:r>
        <w:fldChar w:fldCharType="end"/>
      </w:r>
    </w:p>
    <w:p w14:paraId="36C794F5" w14:textId="2657011E" w:rsidR="00AC40D7" w:rsidRDefault="00AC40D7">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_Toc191543918 \h </w:instrText>
      </w:r>
      <w:r>
        <w:fldChar w:fldCharType="separate"/>
      </w:r>
      <w:r>
        <w:t>31</w:t>
      </w:r>
      <w:r>
        <w:fldChar w:fldCharType="end"/>
      </w:r>
    </w:p>
    <w:p w14:paraId="21AA3B25" w14:textId="6441784B" w:rsidR="00AC40D7" w:rsidRDefault="00AC40D7">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_Toc191543919 \h </w:instrText>
      </w:r>
      <w:r>
        <w:fldChar w:fldCharType="separate"/>
      </w:r>
      <w:r>
        <w:t>31</w:t>
      </w:r>
      <w:r>
        <w:fldChar w:fldCharType="end"/>
      </w:r>
    </w:p>
    <w:p w14:paraId="1AABC081" w14:textId="2EC18A22" w:rsidR="00AC40D7" w:rsidRDefault="00AC40D7">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_Toc191543920 \h </w:instrText>
      </w:r>
      <w:r>
        <w:fldChar w:fldCharType="separate"/>
      </w:r>
      <w:r>
        <w:t>31</w:t>
      </w:r>
      <w:r>
        <w:fldChar w:fldCharType="end"/>
      </w:r>
    </w:p>
    <w:p w14:paraId="4A04C1F8" w14:textId="32DDDA37" w:rsidR="00AC40D7" w:rsidRDefault="00AC40D7">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_Toc191543921 \h </w:instrText>
      </w:r>
      <w:r>
        <w:fldChar w:fldCharType="separate"/>
      </w:r>
      <w:r>
        <w:t>31</w:t>
      </w:r>
      <w:r>
        <w:fldChar w:fldCharType="end"/>
      </w:r>
    </w:p>
    <w:p w14:paraId="33922E45" w14:textId="1C455D15" w:rsidR="00AC40D7" w:rsidRDefault="00AC40D7">
      <w:pPr>
        <w:pStyle w:val="TOC4"/>
        <w:rPr>
          <w:rFonts w:asciiTheme="minorHAnsi" w:hAnsiTheme="minorHAnsi" w:cstheme="minorBidi"/>
          <w:kern w:val="2"/>
          <w:sz w:val="24"/>
          <w:szCs w:val="24"/>
          <w14:ligatures w14:val="standardContextual"/>
        </w:rPr>
      </w:pPr>
      <w:r>
        <w:lastRenderedPageBreak/>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_Toc191543922 \h </w:instrText>
      </w:r>
      <w:r>
        <w:fldChar w:fldCharType="separate"/>
      </w:r>
      <w:r>
        <w:t>31</w:t>
      </w:r>
      <w:r>
        <w:fldChar w:fldCharType="end"/>
      </w:r>
    </w:p>
    <w:p w14:paraId="0A05EB7B" w14:textId="3B201B75" w:rsidR="00AC40D7" w:rsidRDefault="00AC40D7">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_Toc191543923 \h </w:instrText>
      </w:r>
      <w:r>
        <w:fldChar w:fldCharType="separate"/>
      </w:r>
      <w:r>
        <w:t>31</w:t>
      </w:r>
      <w:r>
        <w:fldChar w:fldCharType="end"/>
      </w:r>
    </w:p>
    <w:p w14:paraId="20277C11" w14:textId="7F704FCA" w:rsidR="00AC40D7" w:rsidRDefault="00AC40D7">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_Toc191543924 \h </w:instrText>
      </w:r>
      <w:r>
        <w:fldChar w:fldCharType="separate"/>
      </w:r>
      <w:r>
        <w:t>31</w:t>
      </w:r>
      <w:r>
        <w:fldChar w:fldCharType="end"/>
      </w:r>
    </w:p>
    <w:p w14:paraId="25CF5C5D" w14:textId="5C0F439B" w:rsidR="00AC40D7" w:rsidRDefault="00AC40D7">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_Toc191543925 \h </w:instrText>
      </w:r>
      <w:r>
        <w:fldChar w:fldCharType="separate"/>
      </w:r>
      <w:r>
        <w:t>31</w:t>
      </w:r>
      <w:r>
        <w:fldChar w:fldCharType="end"/>
      </w:r>
    </w:p>
    <w:p w14:paraId="1F171A81" w14:textId="6A220626" w:rsidR="00AC40D7" w:rsidRDefault="00AC40D7">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_Toc191543926 \h </w:instrText>
      </w:r>
      <w:r>
        <w:fldChar w:fldCharType="separate"/>
      </w:r>
      <w:r>
        <w:t>32</w:t>
      </w:r>
      <w:r>
        <w:fldChar w:fldCharType="end"/>
      </w:r>
    </w:p>
    <w:p w14:paraId="54607B9D" w14:textId="18D87796" w:rsidR="00AC40D7" w:rsidRDefault="00AC40D7">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_Toc191543927 \h </w:instrText>
      </w:r>
      <w:r>
        <w:fldChar w:fldCharType="separate"/>
      </w:r>
      <w:r>
        <w:t>32</w:t>
      </w:r>
      <w:r>
        <w:fldChar w:fldCharType="end"/>
      </w:r>
    </w:p>
    <w:p w14:paraId="14730B15" w14:textId="7D2C8640" w:rsidR="00AC40D7" w:rsidRDefault="00AC40D7">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_Toc191543928 \h </w:instrText>
      </w:r>
      <w:r>
        <w:fldChar w:fldCharType="separate"/>
      </w:r>
      <w:r>
        <w:t>32</w:t>
      </w:r>
      <w:r>
        <w:fldChar w:fldCharType="end"/>
      </w:r>
    </w:p>
    <w:p w14:paraId="1C7CDE54" w14:textId="2AD4E4ED" w:rsidR="00AC40D7" w:rsidRDefault="00AC40D7">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_Toc191543929 \h </w:instrText>
      </w:r>
      <w:r>
        <w:fldChar w:fldCharType="separate"/>
      </w:r>
      <w:r>
        <w:t>32</w:t>
      </w:r>
      <w:r>
        <w:fldChar w:fldCharType="end"/>
      </w:r>
    </w:p>
    <w:p w14:paraId="7D69EABE" w14:textId="3C9A0E3F" w:rsidR="00AC40D7" w:rsidRDefault="00AC40D7">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_Toc191543930 \h </w:instrText>
      </w:r>
      <w:r>
        <w:fldChar w:fldCharType="separate"/>
      </w:r>
      <w:r>
        <w:t>32</w:t>
      </w:r>
      <w:r>
        <w:fldChar w:fldCharType="end"/>
      </w:r>
    </w:p>
    <w:p w14:paraId="635F7DFF" w14:textId="44E807A3" w:rsidR="00AC40D7" w:rsidRDefault="00AC40D7">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_Toc191543931 \h </w:instrText>
      </w:r>
      <w:r>
        <w:fldChar w:fldCharType="separate"/>
      </w:r>
      <w:r>
        <w:t>32</w:t>
      </w:r>
      <w:r>
        <w:fldChar w:fldCharType="end"/>
      </w:r>
    </w:p>
    <w:p w14:paraId="61718CF5" w14:textId="42B7ABD8" w:rsidR="00AC40D7" w:rsidRDefault="00AC40D7">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_Toc191543932 \h </w:instrText>
      </w:r>
      <w:r>
        <w:fldChar w:fldCharType="separate"/>
      </w:r>
      <w:r>
        <w:t>32</w:t>
      </w:r>
      <w:r>
        <w:fldChar w:fldCharType="end"/>
      </w:r>
    </w:p>
    <w:p w14:paraId="5C396D5E" w14:textId="439F2BC5" w:rsidR="00AC40D7" w:rsidRDefault="00AC40D7">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_Toc191543933 \h </w:instrText>
      </w:r>
      <w:r>
        <w:fldChar w:fldCharType="separate"/>
      </w:r>
      <w:r>
        <w:t>34</w:t>
      </w:r>
      <w:r>
        <w:fldChar w:fldCharType="end"/>
      </w:r>
    </w:p>
    <w:p w14:paraId="22258B3D" w14:textId="2FD141DE" w:rsidR="00AC40D7" w:rsidRDefault="00AC40D7">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_Toc191543934 \h </w:instrText>
      </w:r>
      <w:r>
        <w:fldChar w:fldCharType="separate"/>
      </w:r>
      <w:r>
        <w:t>34</w:t>
      </w:r>
      <w:r>
        <w:fldChar w:fldCharType="end"/>
      </w:r>
    </w:p>
    <w:p w14:paraId="155B5FB5" w14:textId="76DE1462" w:rsidR="00AC40D7" w:rsidRDefault="00AC40D7">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_Toc191543935 \h </w:instrText>
      </w:r>
      <w:r>
        <w:fldChar w:fldCharType="separate"/>
      </w:r>
      <w:r>
        <w:t>34</w:t>
      </w:r>
      <w:r>
        <w:fldChar w:fldCharType="end"/>
      </w:r>
    </w:p>
    <w:p w14:paraId="6D734D3C" w14:textId="33FAB16F" w:rsidR="00AC40D7" w:rsidRDefault="00AC40D7">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_Toc191543936 \h </w:instrText>
      </w:r>
      <w:r>
        <w:fldChar w:fldCharType="separate"/>
      </w:r>
      <w:r>
        <w:t>35</w:t>
      </w:r>
      <w:r>
        <w:fldChar w:fldCharType="end"/>
      </w:r>
    </w:p>
    <w:p w14:paraId="7B66F69F" w14:textId="3ACEE4F1" w:rsidR="00AC40D7" w:rsidRDefault="00AC40D7">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_Toc191543937 \h </w:instrText>
      </w:r>
      <w:r>
        <w:fldChar w:fldCharType="separate"/>
      </w:r>
      <w:r>
        <w:t>35</w:t>
      </w:r>
      <w:r>
        <w:fldChar w:fldCharType="end"/>
      </w:r>
    </w:p>
    <w:p w14:paraId="38102D78" w14:textId="781EB1CF" w:rsidR="00AC40D7" w:rsidRDefault="00AC40D7">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_Toc191543938 \h </w:instrText>
      </w:r>
      <w:r>
        <w:fldChar w:fldCharType="separate"/>
      </w:r>
      <w:r>
        <w:t>35</w:t>
      </w:r>
      <w:r>
        <w:fldChar w:fldCharType="end"/>
      </w:r>
    </w:p>
    <w:p w14:paraId="5FAD2A3C" w14:textId="279C2AAC" w:rsidR="00AC40D7" w:rsidRDefault="00AC40D7">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_Toc191543939 \h </w:instrText>
      </w:r>
      <w:r>
        <w:fldChar w:fldCharType="separate"/>
      </w:r>
      <w:r>
        <w:t>36</w:t>
      </w:r>
      <w:r>
        <w:fldChar w:fldCharType="end"/>
      </w:r>
    </w:p>
    <w:p w14:paraId="113A313E" w14:textId="1AA53A51" w:rsidR="00AC40D7" w:rsidRDefault="00AC40D7">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_Toc191543940 \h </w:instrText>
      </w:r>
      <w:r>
        <w:fldChar w:fldCharType="separate"/>
      </w:r>
      <w:r>
        <w:t>37</w:t>
      </w:r>
      <w:r>
        <w:fldChar w:fldCharType="end"/>
      </w:r>
    </w:p>
    <w:p w14:paraId="007FCB27" w14:textId="07AD1A7F" w:rsidR="00AC40D7" w:rsidRDefault="00AC40D7">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_Toc191543941 \h </w:instrText>
      </w:r>
      <w:r>
        <w:fldChar w:fldCharType="separate"/>
      </w:r>
      <w:r>
        <w:t>37</w:t>
      </w:r>
      <w:r>
        <w:fldChar w:fldCharType="end"/>
      </w:r>
    </w:p>
    <w:p w14:paraId="41A1506A" w14:textId="5144AB5A" w:rsidR="00AC40D7" w:rsidRDefault="00AC40D7">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_Toc191543942 \h </w:instrText>
      </w:r>
      <w:r>
        <w:fldChar w:fldCharType="separate"/>
      </w:r>
      <w:r>
        <w:t>37</w:t>
      </w:r>
      <w:r>
        <w:fldChar w:fldCharType="end"/>
      </w:r>
    </w:p>
    <w:p w14:paraId="6496C3A8" w14:textId="26FE0F68" w:rsidR="00AC40D7" w:rsidRDefault="00AC40D7">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_Toc191543943 \h </w:instrText>
      </w:r>
      <w:r>
        <w:fldChar w:fldCharType="separate"/>
      </w:r>
      <w:r>
        <w:t>38</w:t>
      </w:r>
      <w:r>
        <w:fldChar w:fldCharType="end"/>
      </w:r>
    </w:p>
    <w:p w14:paraId="06DCDE79" w14:textId="35925C8D" w:rsidR="00AC40D7" w:rsidRDefault="00AC40D7">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_Toc191543944 \h </w:instrText>
      </w:r>
      <w:r>
        <w:fldChar w:fldCharType="separate"/>
      </w:r>
      <w:r>
        <w:t>38</w:t>
      </w:r>
      <w:r>
        <w:fldChar w:fldCharType="end"/>
      </w:r>
    </w:p>
    <w:p w14:paraId="624F84A6" w14:textId="6D8C8F79" w:rsidR="00AC40D7" w:rsidRDefault="00AC40D7">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_Toc191543945 \h </w:instrText>
      </w:r>
      <w:r>
        <w:fldChar w:fldCharType="separate"/>
      </w:r>
      <w:r>
        <w:t>38</w:t>
      </w:r>
      <w:r>
        <w:fldChar w:fldCharType="end"/>
      </w:r>
    </w:p>
    <w:p w14:paraId="1FA0B317" w14:textId="53A5251D" w:rsidR="00AC40D7" w:rsidRDefault="00AC40D7">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_Toc191543946 \h </w:instrText>
      </w:r>
      <w:r>
        <w:fldChar w:fldCharType="separate"/>
      </w:r>
      <w:r>
        <w:t>39</w:t>
      </w:r>
      <w:r>
        <w:fldChar w:fldCharType="end"/>
      </w:r>
    </w:p>
    <w:p w14:paraId="73034A93" w14:textId="216D5D28" w:rsidR="00AC40D7" w:rsidRDefault="00AC40D7">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_Toc191543947 \h </w:instrText>
      </w:r>
      <w:r>
        <w:fldChar w:fldCharType="separate"/>
      </w:r>
      <w:r>
        <w:t>39</w:t>
      </w:r>
      <w:r>
        <w:fldChar w:fldCharType="end"/>
      </w:r>
    </w:p>
    <w:p w14:paraId="6050E5B5" w14:textId="165D1644" w:rsidR="00AC40D7" w:rsidRDefault="00AC40D7">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_Toc191543948 \h </w:instrText>
      </w:r>
      <w:r>
        <w:fldChar w:fldCharType="separate"/>
      </w:r>
      <w:r>
        <w:t>39</w:t>
      </w:r>
      <w:r>
        <w:fldChar w:fldCharType="end"/>
      </w:r>
    </w:p>
    <w:p w14:paraId="1A8937C8" w14:textId="6102A128" w:rsidR="00AC40D7" w:rsidRDefault="00AC40D7">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_Toc191543949 \h </w:instrText>
      </w:r>
      <w:r>
        <w:fldChar w:fldCharType="separate"/>
      </w:r>
      <w:r>
        <w:t>40</w:t>
      </w:r>
      <w:r>
        <w:fldChar w:fldCharType="end"/>
      </w:r>
    </w:p>
    <w:p w14:paraId="1D2DC422" w14:textId="7833D34A" w:rsidR="00AC40D7" w:rsidRDefault="00AC40D7">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_Toc191543950 \h </w:instrText>
      </w:r>
      <w:r>
        <w:fldChar w:fldCharType="separate"/>
      </w:r>
      <w:r>
        <w:t>40</w:t>
      </w:r>
      <w:r>
        <w:fldChar w:fldCharType="end"/>
      </w:r>
    </w:p>
    <w:p w14:paraId="7FCA02F9" w14:textId="6502A1FE" w:rsidR="00AC40D7" w:rsidRDefault="00AC40D7">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_Toc191543951 \h </w:instrText>
      </w:r>
      <w:r>
        <w:fldChar w:fldCharType="separate"/>
      </w:r>
      <w:r>
        <w:t>40</w:t>
      </w:r>
      <w:r>
        <w:fldChar w:fldCharType="end"/>
      </w:r>
    </w:p>
    <w:p w14:paraId="03E0F443" w14:textId="734AADF8" w:rsidR="00AC40D7" w:rsidRDefault="00AC40D7">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_Toc191543952 \h </w:instrText>
      </w:r>
      <w:r>
        <w:fldChar w:fldCharType="separate"/>
      </w:r>
      <w:r>
        <w:t>41</w:t>
      </w:r>
      <w:r>
        <w:fldChar w:fldCharType="end"/>
      </w:r>
    </w:p>
    <w:p w14:paraId="68074DBC" w14:textId="3803CE01" w:rsidR="00AC40D7" w:rsidRDefault="00AC40D7">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_Toc191543953 \h </w:instrText>
      </w:r>
      <w:r>
        <w:fldChar w:fldCharType="separate"/>
      </w:r>
      <w:r>
        <w:t>41</w:t>
      </w:r>
      <w:r>
        <w:fldChar w:fldCharType="end"/>
      </w:r>
    </w:p>
    <w:p w14:paraId="7B3E0341" w14:textId="30183BA4" w:rsidR="00AC40D7" w:rsidRDefault="00AC40D7">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_Toc191543954 \h </w:instrText>
      </w:r>
      <w:r>
        <w:fldChar w:fldCharType="separate"/>
      </w:r>
      <w:r>
        <w:t>42</w:t>
      </w:r>
      <w:r>
        <w:fldChar w:fldCharType="end"/>
      </w:r>
    </w:p>
    <w:p w14:paraId="150FCC47" w14:textId="33410A84" w:rsidR="00AC40D7" w:rsidRDefault="00AC40D7">
      <w:pPr>
        <w:pStyle w:val="TOC4"/>
        <w:rPr>
          <w:rFonts w:asciiTheme="minorHAnsi" w:hAnsiTheme="minorHAnsi" w:cstheme="minorBidi"/>
          <w:kern w:val="2"/>
          <w:sz w:val="24"/>
          <w:szCs w:val="24"/>
          <w14:ligatures w14:val="standardContextual"/>
        </w:rPr>
      </w:pPr>
      <w:r w:rsidRPr="0078795F">
        <w:rPr>
          <w:rFonts w:eastAsia="SimSun"/>
        </w:rPr>
        <w:t>9.1.1.24</w:t>
      </w:r>
      <w:r>
        <w:rPr>
          <w:rFonts w:asciiTheme="minorHAnsi" w:hAnsiTheme="minorHAnsi" w:cstheme="minorBidi"/>
          <w:kern w:val="2"/>
          <w:sz w:val="24"/>
          <w:szCs w:val="24"/>
          <w14:ligatures w14:val="standardContextual"/>
        </w:rPr>
        <w:tab/>
      </w:r>
      <w:r w:rsidRPr="0078795F">
        <w:rPr>
          <w:rFonts w:eastAsia="SimSun"/>
        </w:rPr>
        <w:t>MEASUREMENT PRECONFIGURATION REQUIRED</w:t>
      </w:r>
      <w:r>
        <w:tab/>
      </w:r>
      <w:r>
        <w:fldChar w:fldCharType="begin" w:fldLock="1"/>
      </w:r>
      <w:r>
        <w:instrText xml:space="preserve"> PAGEREF _Toc191543955 \h </w:instrText>
      </w:r>
      <w:r>
        <w:fldChar w:fldCharType="separate"/>
      </w:r>
      <w:r>
        <w:t>42</w:t>
      </w:r>
      <w:r>
        <w:fldChar w:fldCharType="end"/>
      </w:r>
    </w:p>
    <w:p w14:paraId="1A1C766B" w14:textId="50930A68" w:rsidR="00AC40D7" w:rsidRDefault="00AC40D7">
      <w:pPr>
        <w:pStyle w:val="TOC4"/>
        <w:rPr>
          <w:rFonts w:asciiTheme="minorHAnsi" w:hAnsiTheme="minorHAnsi" w:cstheme="minorBidi"/>
          <w:kern w:val="2"/>
          <w:sz w:val="24"/>
          <w:szCs w:val="24"/>
          <w14:ligatures w14:val="standardContextual"/>
        </w:rPr>
      </w:pPr>
      <w:r w:rsidRPr="0078795F">
        <w:rPr>
          <w:rFonts w:eastAsia="SimSun"/>
        </w:rPr>
        <w:t>9.1.1.25</w:t>
      </w:r>
      <w:r>
        <w:rPr>
          <w:rFonts w:asciiTheme="minorHAnsi" w:hAnsiTheme="minorHAnsi" w:cstheme="minorBidi"/>
          <w:kern w:val="2"/>
          <w:sz w:val="24"/>
          <w:szCs w:val="24"/>
          <w14:ligatures w14:val="standardContextual"/>
        </w:rPr>
        <w:tab/>
      </w:r>
      <w:r w:rsidRPr="0078795F">
        <w:rPr>
          <w:rFonts w:eastAsia="SimSun"/>
        </w:rPr>
        <w:t>MEASUREMENT PRECONFIGURATION CONFIRM</w:t>
      </w:r>
      <w:r>
        <w:tab/>
      </w:r>
      <w:r>
        <w:fldChar w:fldCharType="begin" w:fldLock="1"/>
      </w:r>
      <w:r>
        <w:instrText xml:space="preserve"> PAGEREF _Toc191543956 \h </w:instrText>
      </w:r>
      <w:r>
        <w:fldChar w:fldCharType="separate"/>
      </w:r>
      <w:r>
        <w:t>42</w:t>
      </w:r>
      <w:r>
        <w:fldChar w:fldCharType="end"/>
      </w:r>
    </w:p>
    <w:p w14:paraId="50F7AA4E" w14:textId="5DD86DBD" w:rsidR="00AC40D7" w:rsidRDefault="00AC40D7">
      <w:pPr>
        <w:pStyle w:val="TOC4"/>
        <w:rPr>
          <w:rFonts w:asciiTheme="minorHAnsi" w:hAnsiTheme="minorHAnsi" w:cstheme="minorBidi"/>
          <w:kern w:val="2"/>
          <w:sz w:val="24"/>
          <w:szCs w:val="24"/>
          <w14:ligatures w14:val="standardContextual"/>
        </w:rPr>
      </w:pPr>
      <w:r w:rsidRPr="0078795F">
        <w:rPr>
          <w:rFonts w:eastAsia="SimSun"/>
        </w:rPr>
        <w:t>9.1.1.26</w:t>
      </w:r>
      <w:r>
        <w:rPr>
          <w:rFonts w:asciiTheme="minorHAnsi" w:hAnsiTheme="minorHAnsi" w:cstheme="minorBidi"/>
          <w:kern w:val="2"/>
          <w:sz w:val="24"/>
          <w:szCs w:val="24"/>
          <w14:ligatures w14:val="standardContextual"/>
        </w:rPr>
        <w:tab/>
      </w:r>
      <w:r w:rsidRPr="0078795F">
        <w:rPr>
          <w:rFonts w:eastAsia="SimSun"/>
        </w:rPr>
        <w:t>MEASUREMENT PRECONFIGURATION REFUSE</w:t>
      </w:r>
      <w:r>
        <w:tab/>
      </w:r>
      <w:r>
        <w:fldChar w:fldCharType="begin" w:fldLock="1"/>
      </w:r>
      <w:r>
        <w:instrText xml:space="preserve"> PAGEREF _Toc191543957 \h </w:instrText>
      </w:r>
      <w:r>
        <w:fldChar w:fldCharType="separate"/>
      </w:r>
      <w:r>
        <w:t>43</w:t>
      </w:r>
      <w:r>
        <w:fldChar w:fldCharType="end"/>
      </w:r>
    </w:p>
    <w:p w14:paraId="484D5E75" w14:textId="53D176B4" w:rsidR="00AC40D7" w:rsidRDefault="00AC40D7">
      <w:pPr>
        <w:pStyle w:val="TOC4"/>
        <w:rPr>
          <w:rFonts w:asciiTheme="minorHAnsi" w:hAnsiTheme="minorHAnsi" w:cstheme="minorBidi"/>
          <w:kern w:val="2"/>
          <w:sz w:val="24"/>
          <w:szCs w:val="24"/>
          <w14:ligatures w14:val="standardContextual"/>
        </w:rPr>
      </w:pPr>
      <w:r w:rsidRPr="0078795F">
        <w:rPr>
          <w:rFonts w:eastAsia="SimSun"/>
        </w:rPr>
        <w:t>9.1.1.27</w:t>
      </w:r>
      <w:r>
        <w:rPr>
          <w:rFonts w:asciiTheme="minorHAnsi" w:hAnsiTheme="minorHAnsi" w:cstheme="minorBidi"/>
          <w:kern w:val="2"/>
          <w:sz w:val="24"/>
          <w:szCs w:val="24"/>
          <w14:ligatures w14:val="standardContextual"/>
        </w:rPr>
        <w:tab/>
      </w:r>
      <w:r w:rsidRPr="0078795F">
        <w:rPr>
          <w:rFonts w:eastAsia="SimSun"/>
        </w:rPr>
        <w:t>MEASUREMENT ACTIVATION</w:t>
      </w:r>
      <w:r>
        <w:tab/>
      </w:r>
      <w:r>
        <w:fldChar w:fldCharType="begin" w:fldLock="1"/>
      </w:r>
      <w:r>
        <w:instrText xml:space="preserve"> PAGEREF _Toc191543958 \h </w:instrText>
      </w:r>
      <w:r>
        <w:fldChar w:fldCharType="separate"/>
      </w:r>
      <w:r>
        <w:t>43</w:t>
      </w:r>
      <w:r>
        <w:fldChar w:fldCharType="end"/>
      </w:r>
    </w:p>
    <w:p w14:paraId="5B2D8C76" w14:textId="7004BFB6" w:rsidR="00AC40D7" w:rsidRDefault="00AC40D7">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_Toc191543959 \h </w:instrText>
      </w:r>
      <w:r>
        <w:fldChar w:fldCharType="separate"/>
      </w:r>
      <w:r>
        <w:t>44</w:t>
      </w:r>
      <w:r>
        <w:fldChar w:fldCharType="end"/>
      </w:r>
    </w:p>
    <w:p w14:paraId="7D728286" w14:textId="799B39A5" w:rsidR="00AC40D7" w:rsidRDefault="00AC40D7">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_Toc191543960 \h </w:instrText>
      </w:r>
      <w:r>
        <w:fldChar w:fldCharType="separate"/>
      </w:r>
      <w:r>
        <w:t>44</w:t>
      </w:r>
      <w:r>
        <w:fldChar w:fldCharType="end"/>
      </w:r>
    </w:p>
    <w:p w14:paraId="2D0651F5" w14:textId="4C877DD2" w:rsidR="00AC40D7" w:rsidRDefault="00AC40D7">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_Toc191543961 \h </w:instrText>
      </w:r>
      <w:r>
        <w:fldChar w:fldCharType="separate"/>
      </w:r>
      <w:r>
        <w:t>44</w:t>
      </w:r>
      <w:r>
        <w:fldChar w:fldCharType="end"/>
      </w:r>
    </w:p>
    <w:p w14:paraId="6682E078" w14:textId="3522BD31" w:rsidR="00AC40D7" w:rsidRDefault="00AC40D7">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_Toc191543962 \h </w:instrText>
      </w:r>
      <w:r>
        <w:fldChar w:fldCharType="separate"/>
      </w:r>
      <w:r>
        <w:t>44</w:t>
      </w:r>
      <w:r>
        <w:fldChar w:fldCharType="end"/>
      </w:r>
    </w:p>
    <w:p w14:paraId="45EA4BD6" w14:textId="7A6A1880" w:rsidR="00AC40D7" w:rsidRDefault="00AC40D7">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_Toc191543963 \h </w:instrText>
      </w:r>
      <w:r>
        <w:fldChar w:fldCharType="separate"/>
      </w:r>
      <w:r>
        <w:t>44</w:t>
      </w:r>
      <w:r>
        <w:fldChar w:fldCharType="end"/>
      </w:r>
    </w:p>
    <w:p w14:paraId="486C2E54" w14:textId="1679CF89" w:rsidR="00AC40D7" w:rsidRDefault="00AC40D7">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_Toc191543964 \h </w:instrText>
      </w:r>
      <w:r>
        <w:fldChar w:fldCharType="separate"/>
      </w:r>
      <w:r>
        <w:t>45</w:t>
      </w:r>
      <w:r>
        <w:fldChar w:fldCharType="end"/>
      </w:r>
    </w:p>
    <w:p w14:paraId="793A2155" w14:textId="6F05AAF0" w:rsidR="00AC40D7" w:rsidRDefault="00AC40D7">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_Toc191543965 \h </w:instrText>
      </w:r>
      <w:r>
        <w:fldChar w:fldCharType="separate"/>
      </w:r>
      <w:r>
        <w:t>45</w:t>
      </w:r>
      <w:r>
        <w:fldChar w:fldCharType="end"/>
      </w:r>
    </w:p>
    <w:p w14:paraId="461DAB65" w14:textId="35BDC70F" w:rsidR="00AC40D7" w:rsidRDefault="00AC40D7">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_Toc191543966 \h </w:instrText>
      </w:r>
      <w:r>
        <w:fldChar w:fldCharType="separate"/>
      </w:r>
      <w:r>
        <w:t>47</w:t>
      </w:r>
      <w:r>
        <w:fldChar w:fldCharType="end"/>
      </w:r>
    </w:p>
    <w:p w14:paraId="7B4522B8" w14:textId="2539D5C7" w:rsidR="00AC40D7" w:rsidRDefault="00AC40D7">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_Toc191543967 \h </w:instrText>
      </w:r>
      <w:r>
        <w:fldChar w:fldCharType="separate"/>
      </w:r>
      <w:r>
        <w:t>47</w:t>
      </w:r>
      <w:r>
        <w:fldChar w:fldCharType="end"/>
      </w:r>
    </w:p>
    <w:p w14:paraId="2651F5AA" w14:textId="65DD2778" w:rsidR="00AC40D7" w:rsidRDefault="00AC40D7">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_Toc191543968 \h </w:instrText>
      </w:r>
      <w:r>
        <w:fldChar w:fldCharType="separate"/>
      </w:r>
      <w:r>
        <w:t>48</w:t>
      </w:r>
      <w:r>
        <w:fldChar w:fldCharType="end"/>
      </w:r>
    </w:p>
    <w:p w14:paraId="314A484F" w14:textId="64F53E98" w:rsidR="00AC40D7" w:rsidRDefault="00AC40D7">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_Toc191543969 \h </w:instrText>
      </w:r>
      <w:r>
        <w:fldChar w:fldCharType="separate"/>
      </w:r>
      <w:r>
        <w:t>48</w:t>
      </w:r>
      <w:r>
        <w:fldChar w:fldCharType="end"/>
      </w:r>
    </w:p>
    <w:p w14:paraId="09C4D878" w14:textId="2E1F1ADE" w:rsidR="00AC40D7" w:rsidRDefault="00AC40D7">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_Toc191543970 \h </w:instrText>
      </w:r>
      <w:r>
        <w:fldChar w:fldCharType="separate"/>
      </w:r>
      <w:r>
        <w:t>49</w:t>
      </w:r>
      <w:r>
        <w:fldChar w:fldCharType="end"/>
      </w:r>
    </w:p>
    <w:p w14:paraId="5FB117EF" w14:textId="2692E3FC" w:rsidR="00AC40D7" w:rsidRDefault="00AC40D7">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_Toc191543971 \h </w:instrText>
      </w:r>
      <w:r>
        <w:fldChar w:fldCharType="separate"/>
      </w:r>
      <w:r>
        <w:t>49</w:t>
      </w:r>
      <w:r>
        <w:fldChar w:fldCharType="end"/>
      </w:r>
    </w:p>
    <w:p w14:paraId="27F00956" w14:textId="593F5C76" w:rsidR="00AC40D7" w:rsidRDefault="00AC40D7">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_Toc191543972 \h </w:instrText>
      </w:r>
      <w:r>
        <w:fldChar w:fldCharType="separate"/>
      </w:r>
      <w:r>
        <w:t>49</w:t>
      </w:r>
      <w:r>
        <w:fldChar w:fldCharType="end"/>
      </w:r>
    </w:p>
    <w:p w14:paraId="3EA2F618" w14:textId="652B5CD5" w:rsidR="00AC40D7" w:rsidRDefault="00AC40D7">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_Toc191543973 \h </w:instrText>
      </w:r>
      <w:r>
        <w:fldChar w:fldCharType="separate"/>
      </w:r>
      <w:r>
        <w:t>49</w:t>
      </w:r>
      <w:r>
        <w:fldChar w:fldCharType="end"/>
      </w:r>
    </w:p>
    <w:p w14:paraId="0CC7C5FF" w14:textId="6CE3C657" w:rsidR="00AC40D7" w:rsidRDefault="00AC40D7">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_Toc191543974 \h </w:instrText>
      </w:r>
      <w:r>
        <w:fldChar w:fldCharType="separate"/>
      </w:r>
      <w:r>
        <w:t>50</w:t>
      </w:r>
      <w:r>
        <w:fldChar w:fldCharType="end"/>
      </w:r>
    </w:p>
    <w:p w14:paraId="670381DB" w14:textId="1F7802EF" w:rsidR="00AC40D7" w:rsidRDefault="00AC40D7">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_Toc191543975 \h </w:instrText>
      </w:r>
      <w:r>
        <w:fldChar w:fldCharType="separate"/>
      </w:r>
      <w:r>
        <w:t>51</w:t>
      </w:r>
      <w:r>
        <w:fldChar w:fldCharType="end"/>
      </w:r>
    </w:p>
    <w:p w14:paraId="0C998D92" w14:textId="4BC70260" w:rsidR="00AC40D7" w:rsidRDefault="00AC40D7">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_Toc191543976 \h </w:instrText>
      </w:r>
      <w:r>
        <w:fldChar w:fldCharType="separate"/>
      </w:r>
      <w:r>
        <w:t>51</w:t>
      </w:r>
      <w:r>
        <w:fldChar w:fldCharType="end"/>
      </w:r>
    </w:p>
    <w:p w14:paraId="79D8D9CD" w14:textId="4B5582C0" w:rsidR="00AC40D7" w:rsidRDefault="00AC40D7">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_Toc191543977 \h </w:instrText>
      </w:r>
      <w:r>
        <w:fldChar w:fldCharType="separate"/>
      </w:r>
      <w:r>
        <w:t>52</w:t>
      </w:r>
      <w:r>
        <w:fldChar w:fldCharType="end"/>
      </w:r>
    </w:p>
    <w:p w14:paraId="0F287D6B" w14:textId="784FB454" w:rsidR="00AC40D7" w:rsidRDefault="00AC40D7">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_Toc191543978 \h </w:instrText>
      </w:r>
      <w:r>
        <w:fldChar w:fldCharType="separate"/>
      </w:r>
      <w:r>
        <w:t>52</w:t>
      </w:r>
      <w:r>
        <w:fldChar w:fldCharType="end"/>
      </w:r>
    </w:p>
    <w:p w14:paraId="1F6033BC" w14:textId="345B6E65" w:rsidR="00AC40D7" w:rsidRDefault="00AC40D7">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_Toc191543979 \h </w:instrText>
      </w:r>
      <w:r>
        <w:fldChar w:fldCharType="separate"/>
      </w:r>
      <w:r>
        <w:t>55</w:t>
      </w:r>
      <w:r>
        <w:fldChar w:fldCharType="end"/>
      </w:r>
    </w:p>
    <w:p w14:paraId="48AD802C" w14:textId="7FC5A08C" w:rsidR="00AC40D7" w:rsidRDefault="00AC40D7">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_Toc191543980 \h </w:instrText>
      </w:r>
      <w:r>
        <w:fldChar w:fldCharType="separate"/>
      </w:r>
      <w:r>
        <w:t>55</w:t>
      </w:r>
      <w:r>
        <w:fldChar w:fldCharType="end"/>
      </w:r>
    </w:p>
    <w:p w14:paraId="431AFFC3" w14:textId="2A37D1AB" w:rsidR="00AC40D7" w:rsidRDefault="00AC40D7">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_Toc191543981 \h </w:instrText>
      </w:r>
      <w:r>
        <w:fldChar w:fldCharType="separate"/>
      </w:r>
      <w:r>
        <w:t>56</w:t>
      </w:r>
      <w:r>
        <w:fldChar w:fldCharType="end"/>
      </w:r>
    </w:p>
    <w:p w14:paraId="7DD2A544" w14:textId="12F0E86E" w:rsidR="00AC40D7" w:rsidRDefault="00AC40D7">
      <w:pPr>
        <w:pStyle w:val="TOC3"/>
        <w:rPr>
          <w:rFonts w:asciiTheme="minorHAnsi" w:hAnsiTheme="minorHAnsi" w:cstheme="minorBidi"/>
          <w:kern w:val="2"/>
          <w:sz w:val="24"/>
          <w:szCs w:val="24"/>
          <w14:ligatures w14:val="standardContextual"/>
        </w:rPr>
      </w:pPr>
      <w:r w:rsidRPr="0078795F">
        <w:rPr>
          <w:rFonts w:eastAsia="MS Mincho"/>
        </w:rPr>
        <w:t>9.2.9</w:t>
      </w:r>
      <w:r>
        <w:rPr>
          <w:rFonts w:asciiTheme="minorHAnsi" w:hAnsiTheme="minorHAnsi" w:cstheme="minorBidi"/>
          <w:kern w:val="2"/>
          <w:sz w:val="24"/>
          <w:szCs w:val="24"/>
          <w14:ligatures w14:val="standardContextual"/>
        </w:rPr>
        <w:tab/>
      </w:r>
      <w:r w:rsidRPr="0078795F">
        <w:rPr>
          <w:rFonts w:eastAsia="MS Mincho"/>
        </w:rPr>
        <w:t>NR CGI</w:t>
      </w:r>
      <w:r>
        <w:tab/>
      </w:r>
      <w:r>
        <w:fldChar w:fldCharType="begin" w:fldLock="1"/>
      </w:r>
      <w:r>
        <w:instrText xml:space="preserve"> PAGEREF _Toc191543982 \h </w:instrText>
      </w:r>
      <w:r>
        <w:fldChar w:fldCharType="separate"/>
      </w:r>
      <w:r>
        <w:t>56</w:t>
      </w:r>
      <w:r>
        <w:fldChar w:fldCharType="end"/>
      </w:r>
    </w:p>
    <w:p w14:paraId="151B2235" w14:textId="607F98B2" w:rsidR="00AC40D7" w:rsidRDefault="00AC40D7">
      <w:pPr>
        <w:pStyle w:val="TOC3"/>
        <w:rPr>
          <w:rFonts w:asciiTheme="minorHAnsi" w:hAnsiTheme="minorHAnsi" w:cstheme="minorBidi"/>
          <w:kern w:val="2"/>
          <w:sz w:val="24"/>
          <w:szCs w:val="24"/>
          <w14:ligatures w14:val="standardContextual"/>
        </w:rPr>
      </w:pPr>
      <w:r>
        <w:lastRenderedPageBreak/>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_Toc191543983 \h </w:instrText>
      </w:r>
      <w:r>
        <w:fldChar w:fldCharType="separate"/>
      </w:r>
      <w:r>
        <w:t>56</w:t>
      </w:r>
      <w:r>
        <w:fldChar w:fldCharType="end"/>
      </w:r>
    </w:p>
    <w:p w14:paraId="4CFC1283" w14:textId="556E987D" w:rsidR="00AC40D7" w:rsidRDefault="00AC40D7">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_Toc191543984 \h </w:instrText>
      </w:r>
      <w:r>
        <w:fldChar w:fldCharType="separate"/>
      </w:r>
      <w:r>
        <w:t>57</w:t>
      </w:r>
      <w:r>
        <w:fldChar w:fldCharType="end"/>
      </w:r>
    </w:p>
    <w:p w14:paraId="7D5EFB76" w14:textId="04BBFFBA" w:rsidR="00AC40D7" w:rsidRDefault="00AC40D7">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_Toc191543985 \h </w:instrText>
      </w:r>
      <w:r>
        <w:fldChar w:fldCharType="separate"/>
      </w:r>
      <w:r>
        <w:t>57</w:t>
      </w:r>
      <w:r>
        <w:fldChar w:fldCharType="end"/>
      </w:r>
    </w:p>
    <w:p w14:paraId="3FE1CFD5" w14:textId="73EC2D38" w:rsidR="00AC40D7" w:rsidRDefault="00AC40D7">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_Toc191543986 \h </w:instrText>
      </w:r>
      <w:r>
        <w:fldChar w:fldCharType="separate"/>
      </w:r>
      <w:r>
        <w:t>57</w:t>
      </w:r>
      <w:r>
        <w:fldChar w:fldCharType="end"/>
      </w:r>
    </w:p>
    <w:p w14:paraId="54EF02DB" w14:textId="75C75F37" w:rsidR="00AC40D7" w:rsidRDefault="00AC40D7">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_Toc191543987 \h </w:instrText>
      </w:r>
      <w:r>
        <w:fldChar w:fldCharType="separate"/>
      </w:r>
      <w:r>
        <w:t>59</w:t>
      </w:r>
      <w:r>
        <w:fldChar w:fldCharType="end"/>
      </w:r>
    </w:p>
    <w:p w14:paraId="704D7BA6" w14:textId="62C31A81" w:rsidR="00AC40D7" w:rsidRDefault="00AC40D7">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_Toc191543988 \h </w:instrText>
      </w:r>
      <w:r>
        <w:fldChar w:fldCharType="separate"/>
      </w:r>
      <w:r>
        <w:t>60</w:t>
      </w:r>
      <w:r>
        <w:fldChar w:fldCharType="end"/>
      </w:r>
    </w:p>
    <w:p w14:paraId="678D8551" w14:textId="4995B8FD" w:rsidR="00AC40D7" w:rsidRDefault="00AC40D7">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_Toc191543989 \h </w:instrText>
      </w:r>
      <w:r>
        <w:fldChar w:fldCharType="separate"/>
      </w:r>
      <w:r>
        <w:t>62</w:t>
      </w:r>
      <w:r>
        <w:fldChar w:fldCharType="end"/>
      </w:r>
    </w:p>
    <w:p w14:paraId="3B405190" w14:textId="7B5AE6EB" w:rsidR="00AC40D7" w:rsidRDefault="00AC40D7">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_Toc191543990 \h </w:instrText>
      </w:r>
      <w:r>
        <w:fldChar w:fldCharType="separate"/>
      </w:r>
      <w:r>
        <w:t>62</w:t>
      </w:r>
      <w:r>
        <w:fldChar w:fldCharType="end"/>
      </w:r>
    </w:p>
    <w:p w14:paraId="2D85D2B0" w14:textId="1C5A8898" w:rsidR="00AC40D7" w:rsidRDefault="00AC40D7">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_Toc191543991 \h </w:instrText>
      </w:r>
      <w:r>
        <w:fldChar w:fldCharType="separate"/>
      </w:r>
      <w:r>
        <w:t>63</w:t>
      </w:r>
      <w:r>
        <w:fldChar w:fldCharType="end"/>
      </w:r>
    </w:p>
    <w:p w14:paraId="01F06775" w14:textId="6E3EB5C9" w:rsidR="00AC40D7" w:rsidRDefault="00AC40D7">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_Toc191543992 \h </w:instrText>
      </w:r>
      <w:r>
        <w:fldChar w:fldCharType="separate"/>
      </w:r>
      <w:r>
        <w:t>63</w:t>
      </w:r>
      <w:r>
        <w:fldChar w:fldCharType="end"/>
      </w:r>
    </w:p>
    <w:p w14:paraId="7EBDABD9" w14:textId="780B172D" w:rsidR="00AC40D7" w:rsidRDefault="00AC40D7">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_Toc191543993 \h </w:instrText>
      </w:r>
      <w:r>
        <w:fldChar w:fldCharType="separate"/>
      </w:r>
      <w:r>
        <w:t>63</w:t>
      </w:r>
      <w:r>
        <w:fldChar w:fldCharType="end"/>
      </w:r>
    </w:p>
    <w:p w14:paraId="4D769473" w14:textId="1FBA9BCC" w:rsidR="00AC40D7" w:rsidRDefault="00AC40D7">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_Toc191543994 \h </w:instrText>
      </w:r>
      <w:r>
        <w:fldChar w:fldCharType="separate"/>
      </w:r>
      <w:r>
        <w:t>64</w:t>
      </w:r>
      <w:r>
        <w:fldChar w:fldCharType="end"/>
      </w:r>
    </w:p>
    <w:p w14:paraId="5929F0D8" w14:textId="59590BD8" w:rsidR="00AC40D7" w:rsidRDefault="00AC40D7">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_Toc191543995 \h </w:instrText>
      </w:r>
      <w:r>
        <w:fldChar w:fldCharType="separate"/>
      </w:r>
      <w:r>
        <w:t>64</w:t>
      </w:r>
      <w:r>
        <w:fldChar w:fldCharType="end"/>
      </w:r>
    </w:p>
    <w:p w14:paraId="39096BFB" w14:textId="437913CE" w:rsidR="00AC40D7" w:rsidRDefault="00AC40D7">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_Toc191543996 \h </w:instrText>
      </w:r>
      <w:r>
        <w:fldChar w:fldCharType="separate"/>
      </w:r>
      <w:r>
        <w:t>65</w:t>
      </w:r>
      <w:r>
        <w:fldChar w:fldCharType="end"/>
      </w:r>
    </w:p>
    <w:p w14:paraId="39804A09" w14:textId="2221121C" w:rsidR="00AC40D7" w:rsidRDefault="00AC40D7">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_Toc191543997 \h </w:instrText>
      </w:r>
      <w:r>
        <w:fldChar w:fldCharType="separate"/>
      </w:r>
      <w:r>
        <w:t>65</w:t>
      </w:r>
      <w:r>
        <w:fldChar w:fldCharType="end"/>
      </w:r>
    </w:p>
    <w:p w14:paraId="09A50A8C" w14:textId="17AC9666" w:rsidR="00AC40D7" w:rsidRDefault="00AC40D7">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_Toc191543998 \h </w:instrText>
      </w:r>
      <w:r>
        <w:fldChar w:fldCharType="separate"/>
      </w:r>
      <w:r>
        <w:t>65</w:t>
      </w:r>
      <w:r>
        <w:fldChar w:fldCharType="end"/>
      </w:r>
    </w:p>
    <w:p w14:paraId="1B925715" w14:textId="01C940DC" w:rsidR="00AC40D7" w:rsidRDefault="00AC40D7">
      <w:pPr>
        <w:pStyle w:val="TOC3"/>
        <w:rPr>
          <w:rFonts w:asciiTheme="minorHAnsi" w:hAnsiTheme="minorHAnsi" w:cstheme="minorBidi"/>
          <w:kern w:val="2"/>
          <w:sz w:val="24"/>
          <w:szCs w:val="24"/>
          <w14:ligatures w14:val="standardContextual"/>
        </w:rPr>
      </w:pPr>
      <w:r w:rsidRPr="0078795F">
        <w:rPr>
          <w:rFonts w:eastAsia="Malgun Gothic"/>
        </w:rPr>
        <w:t>9.2.26</w:t>
      </w:r>
      <w:r>
        <w:rPr>
          <w:rFonts w:asciiTheme="minorHAnsi" w:hAnsiTheme="minorHAnsi" w:cstheme="minorBidi"/>
          <w:kern w:val="2"/>
          <w:sz w:val="24"/>
          <w:szCs w:val="24"/>
          <w14:ligatures w14:val="standardContextual"/>
        </w:rPr>
        <w:tab/>
      </w:r>
      <w:r w:rsidRPr="0078795F">
        <w:rPr>
          <w:rFonts w:eastAsia="Malgun Gothic"/>
        </w:rPr>
        <w:t>Search Window Information</w:t>
      </w:r>
      <w:r>
        <w:tab/>
      </w:r>
      <w:r>
        <w:fldChar w:fldCharType="begin" w:fldLock="1"/>
      </w:r>
      <w:r>
        <w:instrText xml:space="preserve"> PAGEREF _Toc191543999 \h </w:instrText>
      </w:r>
      <w:r>
        <w:fldChar w:fldCharType="separate"/>
      </w:r>
      <w:r>
        <w:t>66</w:t>
      </w:r>
      <w:r>
        <w:fldChar w:fldCharType="end"/>
      </w:r>
    </w:p>
    <w:p w14:paraId="58237946" w14:textId="7FB9C3D8" w:rsidR="00AC40D7" w:rsidRDefault="00AC40D7">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_Toc191544000 \h </w:instrText>
      </w:r>
      <w:r>
        <w:fldChar w:fldCharType="separate"/>
      </w:r>
      <w:r>
        <w:t>67</w:t>
      </w:r>
      <w:r>
        <w:fldChar w:fldCharType="end"/>
      </w:r>
    </w:p>
    <w:p w14:paraId="63F0588E" w14:textId="44FF5751" w:rsidR="00AC40D7" w:rsidRDefault="00AC40D7">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_Toc191544001 \h </w:instrText>
      </w:r>
      <w:r>
        <w:fldChar w:fldCharType="separate"/>
      </w:r>
      <w:r>
        <w:t>68</w:t>
      </w:r>
      <w:r>
        <w:fldChar w:fldCharType="end"/>
      </w:r>
    </w:p>
    <w:p w14:paraId="16822F88" w14:textId="57B5F5E1" w:rsidR="00AC40D7" w:rsidRDefault="00AC40D7">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_Toc191544002 \h </w:instrText>
      </w:r>
      <w:r>
        <w:fldChar w:fldCharType="separate"/>
      </w:r>
      <w:r>
        <w:t>69</w:t>
      </w:r>
      <w:r>
        <w:fldChar w:fldCharType="end"/>
      </w:r>
    </w:p>
    <w:p w14:paraId="1B66361F" w14:textId="060B683F" w:rsidR="00AC40D7" w:rsidRDefault="00AC40D7">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_Toc191544003 \h </w:instrText>
      </w:r>
      <w:r>
        <w:fldChar w:fldCharType="separate"/>
      </w:r>
      <w:r>
        <w:t>71</w:t>
      </w:r>
      <w:r>
        <w:fldChar w:fldCharType="end"/>
      </w:r>
    </w:p>
    <w:p w14:paraId="3B370234" w14:textId="15575324" w:rsidR="00AC40D7" w:rsidRDefault="00AC40D7">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_Toc191544004 \h </w:instrText>
      </w:r>
      <w:r>
        <w:fldChar w:fldCharType="separate"/>
      </w:r>
      <w:r>
        <w:t>72</w:t>
      </w:r>
      <w:r>
        <w:fldChar w:fldCharType="end"/>
      </w:r>
    </w:p>
    <w:p w14:paraId="485C4E8C" w14:textId="0FCF7EE6" w:rsidR="00AC40D7" w:rsidRDefault="00AC40D7">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_Toc191544005 \h </w:instrText>
      </w:r>
      <w:r>
        <w:fldChar w:fldCharType="separate"/>
      </w:r>
      <w:r>
        <w:t>73</w:t>
      </w:r>
      <w:r>
        <w:fldChar w:fldCharType="end"/>
      </w:r>
    </w:p>
    <w:p w14:paraId="183E198B" w14:textId="28086AC7" w:rsidR="00AC40D7" w:rsidRDefault="00AC40D7">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_Toc191544006 \h </w:instrText>
      </w:r>
      <w:r>
        <w:fldChar w:fldCharType="separate"/>
      </w:r>
      <w:r>
        <w:t>73</w:t>
      </w:r>
      <w:r>
        <w:fldChar w:fldCharType="end"/>
      </w:r>
    </w:p>
    <w:p w14:paraId="2166A451" w14:textId="3558FB8F" w:rsidR="00AC40D7" w:rsidRDefault="00AC40D7">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_Toc191544007 \h </w:instrText>
      </w:r>
      <w:r>
        <w:fldChar w:fldCharType="separate"/>
      </w:r>
      <w:r>
        <w:t>73</w:t>
      </w:r>
      <w:r>
        <w:fldChar w:fldCharType="end"/>
      </w:r>
    </w:p>
    <w:p w14:paraId="79BA8174" w14:textId="6611BA6E" w:rsidR="00AC40D7" w:rsidRDefault="00AC40D7">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_Toc191544008 \h </w:instrText>
      </w:r>
      <w:r>
        <w:fldChar w:fldCharType="separate"/>
      </w:r>
      <w:r>
        <w:t>74</w:t>
      </w:r>
      <w:r>
        <w:fldChar w:fldCharType="end"/>
      </w:r>
    </w:p>
    <w:p w14:paraId="03052AAB" w14:textId="3715AB90" w:rsidR="00AC40D7" w:rsidRDefault="00AC40D7">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_Toc191544009 \h </w:instrText>
      </w:r>
      <w:r>
        <w:fldChar w:fldCharType="separate"/>
      </w:r>
      <w:r>
        <w:t>74</w:t>
      </w:r>
      <w:r>
        <w:fldChar w:fldCharType="end"/>
      </w:r>
    </w:p>
    <w:p w14:paraId="78428868" w14:textId="5D87930B" w:rsidR="00AC40D7" w:rsidRDefault="00AC40D7">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_Toc191544010 \h </w:instrText>
      </w:r>
      <w:r>
        <w:fldChar w:fldCharType="separate"/>
      </w:r>
      <w:r>
        <w:t>75</w:t>
      </w:r>
      <w:r>
        <w:fldChar w:fldCharType="end"/>
      </w:r>
    </w:p>
    <w:p w14:paraId="2B77F705" w14:textId="0D41B198" w:rsidR="00AC40D7" w:rsidRDefault="00AC40D7">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_Toc191544011 \h </w:instrText>
      </w:r>
      <w:r>
        <w:fldChar w:fldCharType="separate"/>
      </w:r>
      <w:r>
        <w:t>75</w:t>
      </w:r>
      <w:r>
        <w:fldChar w:fldCharType="end"/>
      </w:r>
    </w:p>
    <w:p w14:paraId="344C4153" w14:textId="09B76807" w:rsidR="00AC40D7" w:rsidRDefault="00AC40D7">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_Toc191544012 \h </w:instrText>
      </w:r>
      <w:r>
        <w:fldChar w:fldCharType="separate"/>
      </w:r>
      <w:r>
        <w:t>75</w:t>
      </w:r>
      <w:r>
        <w:fldChar w:fldCharType="end"/>
      </w:r>
    </w:p>
    <w:p w14:paraId="6C72E411" w14:textId="17B42CB6" w:rsidR="00AC40D7" w:rsidRDefault="00AC40D7">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_Toc191544013 \h </w:instrText>
      </w:r>
      <w:r>
        <w:fldChar w:fldCharType="separate"/>
      </w:r>
      <w:r>
        <w:t>76</w:t>
      </w:r>
      <w:r>
        <w:fldChar w:fldCharType="end"/>
      </w:r>
    </w:p>
    <w:p w14:paraId="0EA454FE" w14:textId="1DE82AC6" w:rsidR="00AC40D7" w:rsidRDefault="00AC40D7">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_Toc191544014 \h </w:instrText>
      </w:r>
      <w:r>
        <w:fldChar w:fldCharType="separate"/>
      </w:r>
      <w:r>
        <w:t>76</w:t>
      </w:r>
      <w:r>
        <w:fldChar w:fldCharType="end"/>
      </w:r>
    </w:p>
    <w:p w14:paraId="515D4EA4" w14:textId="7BACD1D2" w:rsidR="00AC40D7" w:rsidRDefault="00AC40D7">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_Toc191544015 \h </w:instrText>
      </w:r>
      <w:r>
        <w:fldChar w:fldCharType="separate"/>
      </w:r>
      <w:r>
        <w:t>77</w:t>
      </w:r>
      <w:r>
        <w:fldChar w:fldCharType="end"/>
      </w:r>
    </w:p>
    <w:p w14:paraId="039ED687" w14:textId="5DB9F4B0" w:rsidR="00AC40D7" w:rsidRDefault="00AC40D7">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_Toc191544016 \h </w:instrText>
      </w:r>
      <w:r>
        <w:fldChar w:fldCharType="separate"/>
      </w:r>
      <w:r>
        <w:t>77</w:t>
      </w:r>
      <w:r>
        <w:fldChar w:fldCharType="end"/>
      </w:r>
    </w:p>
    <w:p w14:paraId="7F98B090" w14:textId="570F9B76" w:rsidR="00AC40D7" w:rsidRDefault="00AC40D7">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_Toc191544017 \h </w:instrText>
      </w:r>
      <w:r>
        <w:fldChar w:fldCharType="separate"/>
      </w:r>
      <w:r>
        <w:t>78</w:t>
      </w:r>
      <w:r>
        <w:fldChar w:fldCharType="end"/>
      </w:r>
    </w:p>
    <w:p w14:paraId="1FBA7502" w14:textId="359A41AA" w:rsidR="00AC40D7" w:rsidRDefault="00AC40D7">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_Toc191544018 \h </w:instrText>
      </w:r>
      <w:r>
        <w:fldChar w:fldCharType="separate"/>
      </w:r>
      <w:r>
        <w:t>79</w:t>
      </w:r>
      <w:r>
        <w:fldChar w:fldCharType="end"/>
      </w:r>
    </w:p>
    <w:p w14:paraId="4F278865" w14:textId="6D451673" w:rsidR="00AC40D7" w:rsidRDefault="00AC40D7">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_Toc191544019 \h </w:instrText>
      </w:r>
      <w:r>
        <w:fldChar w:fldCharType="separate"/>
      </w:r>
      <w:r>
        <w:t>79</w:t>
      </w:r>
      <w:r>
        <w:fldChar w:fldCharType="end"/>
      </w:r>
    </w:p>
    <w:p w14:paraId="3AA86D26" w14:textId="4819A9DC" w:rsidR="00AC40D7" w:rsidRDefault="00AC40D7">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_Toc191544020 \h </w:instrText>
      </w:r>
      <w:r>
        <w:fldChar w:fldCharType="separate"/>
      </w:r>
      <w:r>
        <w:t>80</w:t>
      </w:r>
      <w:r>
        <w:fldChar w:fldCharType="end"/>
      </w:r>
    </w:p>
    <w:p w14:paraId="6A701834" w14:textId="27BA56D1" w:rsidR="00AC40D7" w:rsidRDefault="00AC40D7">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_Toc191544021 \h </w:instrText>
      </w:r>
      <w:r>
        <w:fldChar w:fldCharType="separate"/>
      </w:r>
      <w:r>
        <w:t>81</w:t>
      </w:r>
      <w:r>
        <w:fldChar w:fldCharType="end"/>
      </w:r>
    </w:p>
    <w:p w14:paraId="695D7514" w14:textId="4C18E1ED" w:rsidR="00AC40D7" w:rsidRDefault="00AC40D7">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_Toc191544022 \h </w:instrText>
      </w:r>
      <w:r>
        <w:fldChar w:fldCharType="separate"/>
      </w:r>
      <w:r>
        <w:t>81</w:t>
      </w:r>
      <w:r>
        <w:fldChar w:fldCharType="end"/>
      </w:r>
    </w:p>
    <w:p w14:paraId="41617993" w14:textId="6D670D48" w:rsidR="00AC40D7" w:rsidRDefault="00AC40D7">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_Toc191544023 \h </w:instrText>
      </w:r>
      <w:r>
        <w:fldChar w:fldCharType="separate"/>
      </w:r>
      <w:r>
        <w:t>82</w:t>
      </w:r>
      <w:r>
        <w:fldChar w:fldCharType="end"/>
      </w:r>
    </w:p>
    <w:p w14:paraId="5381D92A" w14:textId="765BA783" w:rsidR="00AC40D7" w:rsidRDefault="00AC40D7">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_Toc191544024 \h </w:instrText>
      </w:r>
      <w:r>
        <w:fldChar w:fldCharType="separate"/>
      </w:r>
      <w:r>
        <w:t>82</w:t>
      </w:r>
      <w:r>
        <w:fldChar w:fldCharType="end"/>
      </w:r>
    </w:p>
    <w:p w14:paraId="3774F527" w14:textId="2F7C047B" w:rsidR="00AC40D7" w:rsidRDefault="00AC40D7">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_Toc191544025 \h </w:instrText>
      </w:r>
      <w:r>
        <w:fldChar w:fldCharType="separate"/>
      </w:r>
      <w:r>
        <w:t>82</w:t>
      </w:r>
      <w:r>
        <w:fldChar w:fldCharType="end"/>
      </w:r>
    </w:p>
    <w:p w14:paraId="1CEDAB4B" w14:textId="2BE139E2" w:rsidR="00AC40D7" w:rsidRDefault="00AC40D7">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_Toc191544026 \h </w:instrText>
      </w:r>
      <w:r>
        <w:fldChar w:fldCharType="separate"/>
      </w:r>
      <w:r>
        <w:t>83</w:t>
      </w:r>
      <w:r>
        <w:fldChar w:fldCharType="end"/>
      </w:r>
    </w:p>
    <w:p w14:paraId="64D112B8" w14:textId="410A491D" w:rsidR="00AC40D7" w:rsidRDefault="00AC40D7">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_Toc191544027 \h </w:instrText>
      </w:r>
      <w:r>
        <w:fldChar w:fldCharType="separate"/>
      </w:r>
      <w:r>
        <w:t>83</w:t>
      </w:r>
      <w:r>
        <w:fldChar w:fldCharType="end"/>
      </w:r>
    </w:p>
    <w:p w14:paraId="43C7F8B5" w14:textId="6882273C" w:rsidR="00AC40D7" w:rsidRDefault="00AC40D7">
      <w:pPr>
        <w:pStyle w:val="TOC3"/>
        <w:rPr>
          <w:rFonts w:asciiTheme="minorHAnsi" w:hAnsiTheme="minorHAnsi" w:cstheme="minorBidi"/>
          <w:kern w:val="2"/>
          <w:sz w:val="24"/>
          <w:szCs w:val="24"/>
          <w14:ligatures w14:val="standardContextual"/>
        </w:rPr>
      </w:pPr>
      <w:r w:rsidRPr="0078795F">
        <w:rPr>
          <w:rFonts w:eastAsia="SimSun"/>
        </w:rPr>
        <w:t>9.2.55</w:t>
      </w:r>
      <w:r>
        <w:rPr>
          <w:rFonts w:asciiTheme="minorHAnsi" w:hAnsiTheme="minorHAnsi" w:cstheme="minorBidi"/>
          <w:kern w:val="2"/>
          <w:sz w:val="24"/>
          <w:szCs w:val="24"/>
          <w14:ligatures w14:val="standardContextual"/>
        </w:rPr>
        <w:tab/>
      </w:r>
      <w:r w:rsidRPr="0078795F">
        <w:rPr>
          <w:rFonts w:eastAsia="SimSun"/>
        </w:rPr>
        <w:t xml:space="preserve">SSB </w:t>
      </w:r>
      <w:r w:rsidRPr="0078795F">
        <w:rPr>
          <w:rFonts w:eastAsia="SimSun"/>
          <w:lang w:eastAsia="zh-CN"/>
        </w:rPr>
        <w:t>Time/Frequency Configuration</w:t>
      </w:r>
      <w:r>
        <w:tab/>
      </w:r>
      <w:r>
        <w:fldChar w:fldCharType="begin" w:fldLock="1"/>
      </w:r>
      <w:r>
        <w:instrText xml:space="preserve"> PAGEREF _Toc191544028 \h </w:instrText>
      </w:r>
      <w:r>
        <w:fldChar w:fldCharType="separate"/>
      </w:r>
      <w:r>
        <w:t>83</w:t>
      </w:r>
      <w:r>
        <w:fldChar w:fldCharType="end"/>
      </w:r>
    </w:p>
    <w:p w14:paraId="699D05C1" w14:textId="5ACF98BC" w:rsidR="00AC40D7" w:rsidRDefault="00AC40D7">
      <w:pPr>
        <w:pStyle w:val="TOC3"/>
        <w:rPr>
          <w:rFonts w:asciiTheme="minorHAnsi" w:hAnsiTheme="minorHAnsi" w:cstheme="minorBidi"/>
          <w:kern w:val="2"/>
          <w:sz w:val="24"/>
          <w:szCs w:val="24"/>
          <w14:ligatures w14:val="standardContextual"/>
        </w:rPr>
      </w:pPr>
      <w:r w:rsidRPr="0078795F">
        <w:rPr>
          <w:rFonts w:eastAsia="SimSun"/>
        </w:rPr>
        <w:t>9.2.56</w:t>
      </w:r>
      <w:r>
        <w:rPr>
          <w:rFonts w:asciiTheme="minorHAnsi" w:hAnsiTheme="minorHAnsi" w:cstheme="minorBidi"/>
          <w:kern w:val="2"/>
          <w:sz w:val="24"/>
          <w:szCs w:val="24"/>
          <w14:ligatures w14:val="standardContextual"/>
        </w:rPr>
        <w:tab/>
      </w:r>
      <w:r w:rsidRPr="0078795F">
        <w:rPr>
          <w:rFonts w:eastAsia="SimSun"/>
          <w:lang w:eastAsia="zh-CN"/>
        </w:rPr>
        <w:t>DL-PRS Muting Pattern</w:t>
      </w:r>
      <w:r>
        <w:tab/>
      </w:r>
      <w:r>
        <w:fldChar w:fldCharType="begin" w:fldLock="1"/>
      </w:r>
      <w:r>
        <w:instrText xml:space="preserve"> PAGEREF _Toc191544029 \h </w:instrText>
      </w:r>
      <w:r>
        <w:fldChar w:fldCharType="separate"/>
      </w:r>
      <w:r>
        <w:t>84</w:t>
      </w:r>
      <w:r>
        <w:fldChar w:fldCharType="end"/>
      </w:r>
    </w:p>
    <w:p w14:paraId="47F29A53" w14:textId="0455E093" w:rsidR="00AC40D7" w:rsidRDefault="00AC40D7">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_Toc191544030 \h </w:instrText>
      </w:r>
      <w:r>
        <w:fldChar w:fldCharType="separate"/>
      </w:r>
      <w:r>
        <w:t>84</w:t>
      </w:r>
      <w:r>
        <w:fldChar w:fldCharType="end"/>
      </w:r>
    </w:p>
    <w:p w14:paraId="41173A7E" w14:textId="090AEFA9" w:rsidR="00AC40D7" w:rsidRDefault="00AC40D7">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_Toc191544031 \h </w:instrText>
      </w:r>
      <w:r>
        <w:fldChar w:fldCharType="separate"/>
      </w:r>
      <w:r>
        <w:t>84</w:t>
      </w:r>
      <w:r>
        <w:fldChar w:fldCharType="end"/>
      </w:r>
    </w:p>
    <w:p w14:paraId="332BD388" w14:textId="5C2671FB" w:rsidR="00AC40D7" w:rsidRDefault="00AC40D7">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_Toc191544032 \h </w:instrText>
      </w:r>
      <w:r>
        <w:fldChar w:fldCharType="separate"/>
      </w:r>
      <w:r>
        <w:t>85</w:t>
      </w:r>
      <w:r>
        <w:fldChar w:fldCharType="end"/>
      </w:r>
    </w:p>
    <w:p w14:paraId="335EE77E" w14:textId="4B9880A0" w:rsidR="00AC40D7" w:rsidRDefault="00AC40D7">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_Toc191544033 \h </w:instrText>
      </w:r>
      <w:r>
        <w:fldChar w:fldCharType="separate"/>
      </w:r>
      <w:r>
        <w:t>86</w:t>
      </w:r>
      <w:r>
        <w:fldChar w:fldCharType="end"/>
      </w:r>
    </w:p>
    <w:p w14:paraId="5AE39381" w14:textId="5B0478E9" w:rsidR="00AC40D7" w:rsidRDefault="00AC40D7">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_Toc191544034 \h </w:instrText>
      </w:r>
      <w:r>
        <w:fldChar w:fldCharType="separate"/>
      </w:r>
      <w:r>
        <w:t>86</w:t>
      </w:r>
      <w:r>
        <w:fldChar w:fldCharType="end"/>
      </w:r>
    </w:p>
    <w:p w14:paraId="679EA7AF" w14:textId="215C5DBE" w:rsidR="00AC40D7" w:rsidRDefault="00AC40D7">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_Toc191544035 \h </w:instrText>
      </w:r>
      <w:r>
        <w:fldChar w:fldCharType="separate"/>
      </w:r>
      <w:r>
        <w:t>87</w:t>
      </w:r>
      <w:r>
        <w:fldChar w:fldCharType="end"/>
      </w:r>
    </w:p>
    <w:p w14:paraId="4C93CD06" w14:textId="5B922EEB" w:rsidR="00AC40D7" w:rsidRDefault="00AC40D7">
      <w:pPr>
        <w:pStyle w:val="TOC3"/>
        <w:rPr>
          <w:rFonts w:asciiTheme="minorHAnsi" w:hAnsiTheme="minorHAnsi" w:cstheme="minorBidi"/>
          <w:kern w:val="2"/>
          <w:sz w:val="24"/>
          <w:szCs w:val="24"/>
          <w14:ligatures w14:val="standardContextual"/>
        </w:rPr>
      </w:pPr>
      <w:r w:rsidRPr="0078795F">
        <w:rPr>
          <w:rFonts w:eastAsia="Malgun Gothic"/>
        </w:rPr>
        <w:t>9.2.63</w:t>
      </w:r>
      <w:r>
        <w:rPr>
          <w:rFonts w:asciiTheme="minorHAnsi" w:hAnsiTheme="minorHAnsi" w:cstheme="minorBidi"/>
          <w:kern w:val="2"/>
          <w:sz w:val="24"/>
          <w:szCs w:val="24"/>
          <w14:ligatures w14:val="standardContextual"/>
        </w:rPr>
        <w:tab/>
      </w:r>
      <w:r w:rsidRPr="0078795F">
        <w:rPr>
          <w:rFonts w:eastAsia="Malgun Gothic"/>
        </w:rPr>
        <w:t>Start Time and Duration</w:t>
      </w:r>
      <w:r>
        <w:tab/>
      </w:r>
      <w:r>
        <w:fldChar w:fldCharType="begin" w:fldLock="1"/>
      </w:r>
      <w:r>
        <w:instrText xml:space="preserve"> PAGEREF _Toc191544036 \h </w:instrText>
      </w:r>
      <w:r>
        <w:fldChar w:fldCharType="separate"/>
      </w:r>
      <w:r>
        <w:t>87</w:t>
      </w:r>
      <w:r>
        <w:fldChar w:fldCharType="end"/>
      </w:r>
    </w:p>
    <w:p w14:paraId="5D2D40F6" w14:textId="3CFDF153" w:rsidR="00AC40D7" w:rsidRDefault="00AC40D7">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_Toc191544037 \h </w:instrText>
      </w:r>
      <w:r>
        <w:fldChar w:fldCharType="separate"/>
      </w:r>
      <w:r>
        <w:t>87</w:t>
      </w:r>
      <w:r>
        <w:fldChar w:fldCharType="end"/>
      </w:r>
    </w:p>
    <w:p w14:paraId="2C21F8C8" w14:textId="30C48CA5" w:rsidR="00AC40D7" w:rsidRDefault="00AC40D7">
      <w:pPr>
        <w:pStyle w:val="TOC3"/>
        <w:rPr>
          <w:rFonts w:asciiTheme="minorHAnsi" w:hAnsiTheme="minorHAnsi" w:cstheme="minorBidi"/>
          <w:kern w:val="2"/>
          <w:sz w:val="24"/>
          <w:szCs w:val="24"/>
          <w14:ligatures w14:val="standardContextual"/>
        </w:rPr>
      </w:pPr>
      <w:r w:rsidRPr="0078795F">
        <w:rPr>
          <w:rFonts w:eastAsia="Malgun Gothic"/>
        </w:rPr>
        <w:t>9.2.65</w:t>
      </w:r>
      <w:r>
        <w:rPr>
          <w:rFonts w:asciiTheme="minorHAnsi" w:hAnsiTheme="minorHAnsi" w:cstheme="minorBidi"/>
          <w:kern w:val="2"/>
          <w:sz w:val="24"/>
          <w:szCs w:val="24"/>
          <w14:ligatures w14:val="standardContextual"/>
        </w:rPr>
        <w:tab/>
      </w:r>
      <w:r w:rsidRPr="0078795F">
        <w:rPr>
          <w:rFonts w:eastAsia="Malgun Gothic"/>
        </w:rPr>
        <w:t>On-demand PRS TRP Information</w:t>
      </w:r>
      <w:r>
        <w:tab/>
      </w:r>
      <w:r>
        <w:fldChar w:fldCharType="begin" w:fldLock="1"/>
      </w:r>
      <w:r>
        <w:instrText xml:space="preserve"> PAGEREF _Toc191544038 \h </w:instrText>
      </w:r>
      <w:r>
        <w:fldChar w:fldCharType="separate"/>
      </w:r>
      <w:r>
        <w:t>88</w:t>
      </w:r>
      <w:r>
        <w:fldChar w:fldCharType="end"/>
      </w:r>
    </w:p>
    <w:p w14:paraId="2E51DB36" w14:textId="5E196087" w:rsidR="00AC40D7" w:rsidRDefault="00AC40D7">
      <w:pPr>
        <w:pStyle w:val="TOC3"/>
        <w:rPr>
          <w:rFonts w:asciiTheme="minorHAnsi" w:hAnsiTheme="minorHAnsi" w:cstheme="minorBidi"/>
          <w:kern w:val="2"/>
          <w:sz w:val="24"/>
          <w:szCs w:val="24"/>
          <w14:ligatures w14:val="standardContextual"/>
        </w:rPr>
      </w:pPr>
      <w:r w:rsidRPr="0078795F">
        <w:rPr>
          <w:rFonts w:eastAsia="Malgun Gothic"/>
        </w:rPr>
        <w:t>9.2.66</w:t>
      </w:r>
      <w:r>
        <w:rPr>
          <w:rFonts w:asciiTheme="minorHAnsi" w:hAnsiTheme="minorHAnsi" w:cstheme="minorBidi"/>
          <w:kern w:val="2"/>
          <w:sz w:val="24"/>
          <w:szCs w:val="24"/>
          <w14:ligatures w14:val="standardContextual"/>
        </w:rPr>
        <w:tab/>
      </w:r>
      <w:r w:rsidRPr="0078795F">
        <w:rPr>
          <w:rFonts w:eastAsia="Malgun Gothic"/>
        </w:rPr>
        <w:t>UL-AoA assistance information</w:t>
      </w:r>
      <w:r>
        <w:tab/>
      </w:r>
      <w:r>
        <w:fldChar w:fldCharType="begin" w:fldLock="1"/>
      </w:r>
      <w:r>
        <w:instrText xml:space="preserve"> PAGEREF _Toc191544039 \h </w:instrText>
      </w:r>
      <w:r>
        <w:fldChar w:fldCharType="separate"/>
      </w:r>
      <w:r>
        <w:t>90</w:t>
      </w:r>
      <w:r>
        <w:fldChar w:fldCharType="end"/>
      </w:r>
    </w:p>
    <w:p w14:paraId="15537632" w14:textId="356C0CD8" w:rsidR="00AC40D7" w:rsidRDefault="00AC40D7">
      <w:pPr>
        <w:pStyle w:val="TOC3"/>
        <w:rPr>
          <w:rFonts w:asciiTheme="minorHAnsi" w:hAnsiTheme="minorHAnsi" w:cstheme="minorBidi"/>
          <w:kern w:val="2"/>
          <w:sz w:val="24"/>
          <w:szCs w:val="24"/>
          <w14:ligatures w14:val="standardContextual"/>
        </w:rPr>
      </w:pPr>
      <w:r w:rsidRPr="0078795F">
        <w:rPr>
          <w:rFonts w:eastAsia="Malgun Gothic"/>
        </w:rPr>
        <w:t>9.2.67</w:t>
      </w:r>
      <w:r>
        <w:rPr>
          <w:rFonts w:asciiTheme="minorHAnsi" w:hAnsiTheme="minorHAnsi" w:cstheme="minorBidi"/>
          <w:kern w:val="2"/>
          <w:sz w:val="24"/>
          <w:szCs w:val="24"/>
          <w14:ligatures w14:val="standardContextual"/>
        </w:rPr>
        <w:tab/>
      </w:r>
      <w:r w:rsidRPr="0078795F">
        <w:rPr>
          <w:rFonts w:eastAsia="Malgun Gothic"/>
        </w:rPr>
        <w:t>Z-AoA</w:t>
      </w:r>
      <w:r>
        <w:tab/>
      </w:r>
      <w:r>
        <w:fldChar w:fldCharType="begin" w:fldLock="1"/>
      </w:r>
      <w:r>
        <w:instrText xml:space="preserve"> PAGEREF _Toc191544040 \h </w:instrText>
      </w:r>
      <w:r>
        <w:fldChar w:fldCharType="separate"/>
      </w:r>
      <w:r>
        <w:t>90</w:t>
      </w:r>
      <w:r>
        <w:fldChar w:fldCharType="end"/>
      </w:r>
    </w:p>
    <w:p w14:paraId="3DEA0BE5" w14:textId="6D7B876E" w:rsidR="00AC40D7" w:rsidRDefault="00AC40D7">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_Toc191544041 \h </w:instrText>
      </w:r>
      <w:r>
        <w:fldChar w:fldCharType="separate"/>
      </w:r>
      <w:r>
        <w:t>90</w:t>
      </w:r>
      <w:r>
        <w:fldChar w:fldCharType="end"/>
      </w:r>
    </w:p>
    <w:p w14:paraId="56D71EB7" w14:textId="58005D31" w:rsidR="00AC40D7" w:rsidRDefault="00AC40D7">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_Toc191544042 \h </w:instrText>
      </w:r>
      <w:r>
        <w:fldChar w:fldCharType="separate"/>
      </w:r>
      <w:r>
        <w:t>91</w:t>
      </w:r>
      <w:r>
        <w:fldChar w:fldCharType="end"/>
      </w:r>
    </w:p>
    <w:p w14:paraId="15C23A1C" w14:textId="4A83CFAD" w:rsidR="00AC40D7" w:rsidRDefault="00AC40D7">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_Toc191544043 \h </w:instrText>
      </w:r>
      <w:r>
        <w:fldChar w:fldCharType="separate"/>
      </w:r>
      <w:r>
        <w:t>91</w:t>
      </w:r>
      <w:r>
        <w:fldChar w:fldCharType="end"/>
      </w:r>
    </w:p>
    <w:p w14:paraId="573BFFAA" w14:textId="23E5972D" w:rsidR="00AC40D7" w:rsidRDefault="00AC40D7">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_Toc191544044 \h </w:instrText>
      </w:r>
      <w:r>
        <w:fldChar w:fldCharType="separate"/>
      </w:r>
      <w:r>
        <w:t>91</w:t>
      </w:r>
      <w:r>
        <w:fldChar w:fldCharType="end"/>
      </w:r>
    </w:p>
    <w:p w14:paraId="33CBFF24" w14:textId="7104D40C" w:rsidR="00AC40D7" w:rsidRDefault="00AC40D7">
      <w:pPr>
        <w:pStyle w:val="TOC3"/>
        <w:rPr>
          <w:rFonts w:asciiTheme="minorHAnsi" w:hAnsiTheme="minorHAnsi" w:cstheme="minorBidi"/>
          <w:kern w:val="2"/>
          <w:sz w:val="24"/>
          <w:szCs w:val="24"/>
          <w14:ligatures w14:val="standardContextual"/>
        </w:rPr>
      </w:pPr>
      <w:r>
        <w:lastRenderedPageBreak/>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_Toc191544045 \h </w:instrText>
      </w:r>
      <w:r>
        <w:fldChar w:fldCharType="separate"/>
      </w:r>
      <w:r>
        <w:t>92</w:t>
      </w:r>
      <w:r>
        <w:fldChar w:fldCharType="end"/>
      </w:r>
    </w:p>
    <w:p w14:paraId="3407CE83" w14:textId="6562D95F" w:rsidR="00AC40D7" w:rsidRDefault="00AC40D7">
      <w:pPr>
        <w:pStyle w:val="TOC3"/>
        <w:rPr>
          <w:rFonts w:asciiTheme="minorHAnsi" w:hAnsiTheme="minorHAnsi" w:cstheme="minorBidi"/>
          <w:kern w:val="2"/>
          <w:sz w:val="24"/>
          <w:szCs w:val="24"/>
          <w14:ligatures w14:val="standardContextual"/>
        </w:rPr>
      </w:pPr>
      <w:r w:rsidRPr="0078795F">
        <w:rPr>
          <w:rFonts w:eastAsia="Yu Mincho"/>
        </w:rPr>
        <w:t>9.2.73</w:t>
      </w:r>
      <w:r>
        <w:rPr>
          <w:rFonts w:asciiTheme="minorHAnsi" w:hAnsiTheme="minorHAnsi" w:cstheme="minorBidi"/>
          <w:kern w:val="2"/>
          <w:sz w:val="24"/>
          <w:szCs w:val="24"/>
          <w14:ligatures w14:val="standardContextual"/>
        </w:rPr>
        <w:tab/>
      </w:r>
      <w:r w:rsidRPr="0078795F">
        <w:rPr>
          <w:rFonts w:eastAsia="Yu Mincho"/>
        </w:rPr>
        <w:t>SRS Resource type</w:t>
      </w:r>
      <w:r>
        <w:tab/>
      </w:r>
      <w:r>
        <w:fldChar w:fldCharType="begin" w:fldLock="1"/>
      </w:r>
      <w:r>
        <w:instrText xml:space="preserve"> PAGEREF _Toc191544046 \h </w:instrText>
      </w:r>
      <w:r>
        <w:fldChar w:fldCharType="separate"/>
      </w:r>
      <w:r>
        <w:t>92</w:t>
      </w:r>
      <w:r>
        <w:fldChar w:fldCharType="end"/>
      </w:r>
    </w:p>
    <w:p w14:paraId="2A8A478A" w14:textId="4C7CBCC7" w:rsidR="00AC40D7" w:rsidRDefault="00AC40D7">
      <w:pPr>
        <w:pStyle w:val="TOC3"/>
        <w:rPr>
          <w:rFonts w:asciiTheme="minorHAnsi" w:hAnsiTheme="minorHAnsi" w:cstheme="minorBidi"/>
          <w:kern w:val="2"/>
          <w:sz w:val="24"/>
          <w:szCs w:val="24"/>
          <w14:ligatures w14:val="standardContextual"/>
        </w:rPr>
      </w:pPr>
      <w:r w:rsidRPr="0078795F">
        <w:rPr>
          <w:rFonts w:eastAsia="Yu Mincho"/>
        </w:rPr>
        <w:t>9.2.74</w:t>
      </w:r>
      <w:r>
        <w:rPr>
          <w:rFonts w:asciiTheme="minorHAnsi" w:hAnsiTheme="minorHAnsi" w:cstheme="minorBidi"/>
          <w:kern w:val="2"/>
          <w:sz w:val="24"/>
          <w:szCs w:val="24"/>
          <w14:ligatures w14:val="standardContextual"/>
        </w:rPr>
        <w:tab/>
      </w:r>
      <w:r w:rsidRPr="0078795F">
        <w:rPr>
          <w:rFonts w:eastAsia="Yu Mincho"/>
        </w:rPr>
        <w:t>Extended Additional Path List</w:t>
      </w:r>
      <w:r>
        <w:tab/>
      </w:r>
      <w:r>
        <w:fldChar w:fldCharType="begin" w:fldLock="1"/>
      </w:r>
      <w:r>
        <w:instrText xml:space="preserve"> PAGEREF _Toc191544047 \h </w:instrText>
      </w:r>
      <w:r>
        <w:fldChar w:fldCharType="separate"/>
      </w:r>
      <w:r>
        <w:t>92</w:t>
      </w:r>
      <w:r>
        <w:fldChar w:fldCharType="end"/>
      </w:r>
    </w:p>
    <w:p w14:paraId="15E74BB5" w14:textId="02FCA381" w:rsidR="00AC40D7" w:rsidRDefault="00AC40D7">
      <w:pPr>
        <w:pStyle w:val="TOC3"/>
        <w:rPr>
          <w:rFonts w:asciiTheme="minorHAnsi" w:hAnsiTheme="minorHAnsi" w:cstheme="minorBidi"/>
          <w:kern w:val="2"/>
          <w:sz w:val="24"/>
          <w:szCs w:val="24"/>
          <w14:ligatures w14:val="standardContextual"/>
        </w:rPr>
      </w:pPr>
      <w:r w:rsidRPr="0078795F">
        <w:rPr>
          <w:rFonts w:eastAsia="Yu Mincho"/>
        </w:rPr>
        <w:t>9.2.75</w:t>
      </w:r>
      <w:r>
        <w:rPr>
          <w:rFonts w:asciiTheme="minorHAnsi" w:hAnsiTheme="minorHAnsi" w:cstheme="minorBidi"/>
          <w:kern w:val="2"/>
          <w:sz w:val="24"/>
          <w:szCs w:val="24"/>
          <w14:ligatures w14:val="standardContextual"/>
        </w:rPr>
        <w:tab/>
      </w:r>
      <w:r w:rsidRPr="0078795F">
        <w:rPr>
          <w:rFonts w:eastAsia="Yu Mincho"/>
        </w:rPr>
        <w:t>ARP ID</w:t>
      </w:r>
      <w:r>
        <w:tab/>
      </w:r>
      <w:r>
        <w:fldChar w:fldCharType="begin" w:fldLock="1"/>
      </w:r>
      <w:r>
        <w:instrText xml:space="preserve"> PAGEREF _Toc191544048 \h </w:instrText>
      </w:r>
      <w:r>
        <w:fldChar w:fldCharType="separate"/>
      </w:r>
      <w:r>
        <w:t>92</w:t>
      </w:r>
      <w:r>
        <w:fldChar w:fldCharType="end"/>
      </w:r>
    </w:p>
    <w:p w14:paraId="655018AC" w14:textId="16CDDED5" w:rsidR="00AC40D7" w:rsidRDefault="00AC40D7">
      <w:pPr>
        <w:pStyle w:val="TOC3"/>
        <w:rPr>
          <w:rFonts w:asciiTheme="minorHAnsi" w:hAnsiTheme="minorHAnsi" w:cstheme="minorBidi"/>
          <w:kern w:val="2"/>
          <w:sz w:val="24"/>
          <w:szCs w:val="24"/>
          <w14:ligatures w14:val="standardContextual"/>
        </w:rPr>
      </w:pPr>
      <w:r w:rsidRPr="0078795F">
        <w:rPr>
          <w:rFonts w:eastAsia="Yu Mincho"/>
        </w:rPr>
        <w:t>9.2.76</w:t>
      </w:r>
      <w:r>
        <w:rPr>
          <w:rFonts w:asciiTheme="minorHAnsi" w:hAnsiTheme="minorHAnsi" w:cstheme="minorBidi"/>
          <w:kern w:val="2"/>
          <w:sz w:val="24"/>
          <w:szCs w:val="24"/>
          <w14:ligatures w14:val="standardContextual"/>
        </w:rPr>
        <w:tab/>
      </w:r>
      <w:r w:rsidRPr="0078795F">
        <w:rPr>
          <w:rFonts w:eastAsia="Yu Mincho"/>
        </w:rPr>
        <w:t>ARP Location Information</w:t>
      </w:r>
      <w:r>
        <w:tab/>
      </w:r>
      <w:r>
        <w:fldChar w:fldCharType="begin" w:fldLock="1"/>
      </w:r>
      <w:r>
        <w:instrText xml:space="preserve"> PAGEREF _Toc191544049 \h </w:instrText>
      </w:r>
      <w:r>
        <w:fldChar w:fldCharType="separate"/>
      </w:r>
      <w:r>
        <w:t>93</w:t>
      </w:r>
      <w:r>
        <w:fldChar w:fldCharType="end"/>
      </w:r>
    </w:p>
    <w:p w14:paraId="4CCF67FC" w14:textId="50787949" w:rsidR="00AC40D7" w:rsidRDefault="00AC40D7">
      <w:pPr>
        <w:pStyle w:val="TOC3"/>
        <w:rPr>
          <w:rFonts w:asciiTheme="minorHAnsi" w:hAnsiTheme="minorHAnsi" w:cstheme="minorBidi"/>
          <w:kern w:val="2"/>
          <w:sz w:val="24"/>
          <w:szCs w:val="24"/>
          <w14:ligatures w14:val="standardContextual"/>
        </w:rPr>
      </w:pPr>
      <w:r w:rsidRPr="0078795F">
        <w:rPr>
          <w:rFonts w:eastAsia="Yu Mincho"/>
        </w:rPr>
        <w:t>9.2.77</w:t>
      </w:r>
      <w:r>
        <w:rPr>
          <w:rFonts w:asciiTheme="minorHAnsi" w:hAnsiTheme="minorHAnsi" w:cstheme="minorBidi"/>
          <w:kern w:val="2"/>
          <w:sz w:val="24"/>
          <w:szCs w:val="24"/>
          <w14:ligatures w14:val="standardContextual"/>
        </w:rPr>
        <w:tab/>
      </w:r>
      <w:r w:rsidRPr="0078795F">
        <w:rPr>
          <w:rFonts w:eastAsia="Yu Mincho"/>
        </w:rPr>
        <w:t>LoS/NLoS Information</w:t>
      </w:r>
      <w:r>
        <w:tab/>
      </w:r>
      <w:r>
        <w:fldChar w:fldCharType="begin" w:fldLock="1"/>
      </w:r>
      <w:r>
        <w:instrText xml:space="preserve"> PAGEREF _Toc191544050 \h </w:instrText>
      </w:r>
      <w:r>
        <w:fldChar w:fldCharType="separate"/>
      </w:r>
      <w:r>
        <w:t>93</w:t>
      </w:r>
      <w:r>
        <w:fldChar w:fldCharType="end"/>
      </w:r>
    </w:p>
    <w:p w14:paraId="4BD4FECB" w14:textId="7192BDDA" w:rsidR="00AC40D7" w:rsidRDefault="00AC40D7">
      <w:pPr>
        <w:pStyle w:val="TOC3"/>
        <w:rPr>
          <w:rFonts w:asciiTheme="minorHAnsi" w:hAnsiTheme="minorHAnsi" w:cstheme="minorBidi"/>
          <w:kern w:val="2"/>
          <w:sz w:val="24"/>
          <w:szCs w:val="24"/>
          <w14:ligatures w14:val="standardContextual"/>
        </w:rPr>
      </w:pPr>
      <w:r w:rsidRPr="0078795F">
        <w:rPr>
          <w:rFonts w:eastAsia="Yu Mincho"/>
        </w:rPr>
        <w:t>9.2.78</w:t>
      </w:r>
      <w:r>
        <w:rPr>
          <w:rFonts w:asciiTheme="minorHAnsi" w:hAnsiTheme="minorHAnsi" w:cstheme="minorBidi"/>
          <w:kern w:val="2"/>
          <w:sz w:val="24"/>
          <w:szCs w:val="24"/>
          <w14:ligatures w14:val="standardContextual"/>
        </w:rPr>
        <w:tab/>
      </w:r>
      <w:r w:rsidRPr="0078795F">
        <w:rPr>
          <w:rFonts w:eastAsia="Yu Mincho"/>
        </w:rPr>
        <w:t>UE Tx TEG Association List</w:t>
      </w:r>
      <w:r>
        <w:tab/>
      </w:r>
      <w:r>
        <w:fldChar w:fldCharType="begin" w:fldLock="1"/>
      </w:r>
      <w:r>
        <w:instrText xml:space="preserve"> PAGEREF _Toc191544051 \h </w:instrText>
      </w:r>
      <w:r>
        <w:fldChar w:fldCharType="separate"/>
      </w:r>
      <w:r>
        <w:t>93</w:t>
      </w:r>
      <w:r>
        <w:fldChar w:fldCharType="end"/>
      </w:r>
    </w:p>
    <w:p w14:paraId="453FA031" w14:textId="5A73A672" w:rsidR="00AC40D7" w:rsidRDefault="00AC40D7">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_Toc191544052 \h </w:instrText>
      </w:r>
      <w:r>
        <w:fldChar w:fldCharType="separate"/>
      </w:r>
      <w:r>
        <w:t>94</w:t>
      </w:r>
      <w:r>
        <w:fldChar w:fldCharType="end"/>
      </w:r>
    </w:p>
    <w:p w14:paraId="34F1479A" w14:textId="68136303" w:rsidR="00AC40D7" w:rsidRDefault="00AC40D7">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_Toc191544053 \h </w:instrText>
      </w:r>
      <w:r>
        <w:fldChar w:fldCharType="separate"/>
      </w:r>
      <w:r>
        <w:t>94</w:t>
      </w:r>
      <w:r>
        <w:fldChar w:fldCharType="end"/>
      </w:r>
    </w:p>
    <w:p w14:paraId="2754A395" w14:textId="2F63B12B" w:rsidR="00AC40D7" w:rsidRDefault="00AC40D7">
      <w:pPr>
        <w:pStyle w:val="TOC3"/>
        <w:rPr>
          <w:rFonts w:asciiTheme="minorHAnsi" w:hAnsiTheme="minorHAnsi" w:cstheme="minorBidi"/>
          <w:kern w:val="2"/>
          <w:sz w:val="24"/>
          <w:szCs w:val="24"/>
          <w14:ligatures w14:val="standardContextual"/>
        </w:rPr>
      </w:pPr>
      <w:r w:rsidRPr="0078795F">
        <w:rPr>
          <w:rFonts w:eastAsia="Malgun Gothic"/>
        </w:rPr>
        <w:t>9.2.81</w:t>
      </w:r>
      <w:r>
        <w:rPr>
          <w:rFonts w:asciiTheme="minorHAnsi" w:hAnsiTheme="minorHAnsi" w:cstheme="minorBidi"/>
          <w:kern w:val="2"/>
          <w:sz w:val="24"/>
          <w:szCs w:val="24"/>
          <w14:ligatures w14:val="standardContextual"/>
        </w:rPr>
        <w:tab/>
      </w:r>
      <w:r w:rsidRPr="0078795F">
        <w:rPr>
          <w:rFonts w:eastAsia="Malgun Gothic"/>
        </w:rPr>
        <w:t>Measurement Characteristics Request Indicator</w:t>
      </w:r>
      <w:r>
        <w:tab/>
      </w:r>
      <w:r>
        <w:fldChar w:fldCharType="begin" w:fldLock="1"/>
      </w:r>
      <w:r>
        <w:instrText xml:space="preserve"> PAGEREF _Toc191544054 \h </w:instrText>
      </w:r>
      <w:r>
        <w:fldChar w:fldCharType="separate"/>
      </w:r>
      <w:r>
        <w:t>95</w:t>
      </w:r>
      <w:r>
        <w:fldChar w:fldCharType="end"/>
      </w:r>
    </w:p>
    <w:p w14:paraId="75144D4A" w14:textId="2AA2F492" w:rsidR="00AC40D7" w:rsidRDefault="00AC40D7">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_Toc191544055 \h </w:instrText>
      </w:r>
      <w:r>
        <w:fldChar w:fldCharType="separate"/>
      </w:r>
      <w:r>
        <w:t>95</w:t>
      </w:r>
      <w:r>
        <w:fldChar w:fldCharType="end"/>
      </w:r>
    </w:p>
    <w:p w14:paraId="26E5F8A2" w14:textId="6AD014CA" w:rsidR="00AC40D7" w:rsidRDefault="00AC40D7">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_Toc191544056 \h </w:instrText>
      </w:r>
      <w:r>
        <w:fldChar w:fldCharType="separate"/>
      </w:r>
      <w:r>
        <w:t>96</w:t>
      </w:r>
      <w:r>
        <w:fldChar w:fldCharType="end"/>
      </w:r>
    </w:p>
    <w:p w14:paraId="5F80364B" w14:textId="19B21596" w:rsidR="00AC40D7" w:rsidRDefault="00AC40D7">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_Toc191544057 \h </w:instrText>
      </w:r>
      <w:r>
        <w:fldChar w:fldCharType="separate"/>
      </w:r>
      <w:r>
        <w:t>97</w:t>
      </w:r>
      <w:r>
        <w:fldChar w:fldCharType="end"/>
      </w:r>
    </w:p>
    <w:p w14:paraId="54AFB41C" w14:textId="450DBCDF" w:rsidR="00AC40D7" w:rsidRDefault="00AC40D7">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_Toc191544058 \h </w:instrText>
      </w:r>
      <w:r>
        <w:fldChar w:fldCharType="separate"/>
      </w:r>
      <w:r>
        <w:t>97</w:t>
      </w:r>
      <w:r>
        <w:fldChar w:fldCharType="end"/>
      </w:r>
    </w:p>
    <w:p w14:paraId="739D8058" w14:textId="2B6FA59F" w:rsidR="00AC40D7" w:rsidRDefault="00AC40D7">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_Toc191544059 \h </w:instrText>
      </w:r>
      <w:r>
        <w:fldChar w:fldCharType="separate"/>
      </w:r>
      <w:r>
        <w:t>97</w:t>
      </w:r>
      <w:r>
        <w:fldChar w:fldCharType="end"/>
      </w:r>
    </w:p>
    <w:p w14:paraId="7C519891" w14:textId="2A1C61CF" w:rsidR="00AC40D7" w:rsidRDefault="00AC40D7">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_Toc191544060 \h </w:instrText>
      </w:r>
      <w:r>
        <w:fldChar w:fldCharType="separate"/>
      </w:r>
      <w:r>
        <w:t>98</w:t>
      </w:r>
      <w:r>
        <w:fldChar w:fldCharType="end"/>
      </w:r>
    </w:p>
    <w:p w14:paraId="6156E264" w14:textId="313D39D2" w:rsidR="00AC40D7" w:rsidRDefault="00AC40D7">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_Toc191544061 \h </w:instrText>
      </w:r>
      <w:r>
        <w:fldChar w:fldCharType="separate"/>
      </w:r>
      <w:r>
        <w:t>99</w:t>
      </w:r>
      <w:r>
        <w:fldChar w:fldCharType="end"/>
      </w:r>
    </w:p>
    <w:p w14:paraId="5D380FEF" w14:textId="74CAE945" w:rsidR="00AC40D7" w:rsidRDefault="00AC40D7">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_Toc191544062 \h </w:instrText>
      </w:r>
      <w:r>
        <w:fldChar w:fldCharType="separate"/>
      </w:r>
      <w:r>
        <w:t>99</w:t>
      </w:r>
      <w:r>
        <w:fldChar w:fldCharType="end"/>
      </w:r>
    </w:p>
    <w:p w14:paraId="4AC83C75" w14:textId="511A1540" w:rsidR="00AC40D7" w:rsidRDefault="00AC40D7">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_Toc191544063 \h </w:instrText>
      </w:r>
      <w:r>
        <w:fldChar w:fldCharType="separate"/>
      </w:r>
      <w:r>
        <w:t>99</w:t>
      </w:r>
      <w:r>
        <w:fldChar w:fldCharType="end"/>
      </w:r>
    </w:p>
    <w:p w14:paraId="7EC43F46" w14:textId="5DB739C4" w:rsidR="00AC40D7" w:rsidRDefault="00AC40D7">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_Toc191544064 \h </w:instrText>
      </w:r>
      <w:r>
        <w:fldChar w:fldCharType="separate"/>
      </w:r>
      <w:r>
        <w:t>99</w:t>
      </w:r>
      <w:r>
        <w:fldChar w:fldCharType="end"/>
      </w:r>
    </w:p>
    <w:p w14:paraId="49BC5A6A" w14:textId="7840A191" w:rsidR="00AC40D7" w:rsidRDefault="00AC40D7">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_Toc191544065 \h </w:instrText>
      </w:r>
      <w:r>
        <w:fldChar w:fldCharType="separate"/>
      </w:r>
      <w:r>
        <w:t>106</w:t>
      </w:r>
      <w:r>
        <w:fldChar w:fldCharType="end"/>
      </w:r>
    </w:p>
    <w:p w14:paraId="59E56342" w14:textId="41143F95" w:rsidR="00AC40D7" w:rsidRDefault="00AC40D7">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_Toc191544066 \h </w:instrText>
      </w:r>
      <w:r>
        <w:fldChar w:fldCharType="separate"/>
      </w:r>
      <w:r>
        <w:t>124</w:t>
      </w:r>
      <w:r>
        <w:fldChar w:fldCharType="end"/>
      </w:r>
    </w:p>
    <w:p w14:paraId="501DB125" w14:textId="022EA180" w:rsidR="00AC40D7" w:rsidRDefault="00AC40D7">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_Toc191544067 \h </w:instrText>
      </w:r>
      <w:r>
        <w:fldChar w:fldCharType="separate"/>
      </w:r>
      <w:r>
        <w:t>187</w:t>
      </w:r>
      <w:r>
        <w:fldChar w:fldCharType="end"/>
      </w:r>
    </w:p>
    <w:p w14:paraId="1E21ADF0" w14:textId="4CD7C4A7" w:rsidR="00AC40D7" w:rsidRDefault="00AC40D7">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_Toc191544068 \h </w:instrText>
      </w:r>
      <w:r>
        <w:fldChar w:fldCharType="separate"/>
      </w:r>
      <w:r>
        <w:t>188</w:t>
      </w:r>
      <w:r>
        <w:fldChar w:fldCharType="end"/>
      </w:r>
    </w:p>
    <w:p w14:paraId="0D1A8D55" w14:textId="31A8CF74" w:rsidR="00AC40D7" w:rsidRDefault="00AC40D7">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_Toc191544069 \h </w:instrText>
      </w:r>
      <w:r>
        <w:fldChar w:fldCharType="separate"/>
      </w:r>
      <w:r>
        <w:t>193</w:t>
      </w:r>
      <w:r>
        <w:fldChar w:fldCharType="end"/>
      </w:r>
    </w:p>
    <w:p w14:paraId="4EACB1BF" w14:textId="3D2AA447" w:rsidR="00AC40D7" w:rsidRDefault="00AC40D7">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_Toc191544070 \h </w:instrText>
      </w:r>
      <w:r>
        <w:fldChar w:fldCharType="separate"/>
      </w:r>
      <w:r>
        <w:t>197</w:t>
      </w:r>
      <w:r>
        <w:fldChar w:fldCharType="end"/>
      </w:r>
    </w:p>
    <w:p w14:paraId="522BCB3F" w14:textId="3FF3A6A2" w:rsidR="00AC40D7" w:rsidRDefault="00AC40D7">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_Toc191544071 \h </w:instrText>
      </w:r>
      <w:r>
        <w:fldChar w:fldCharType="separate"/>
      </w:r>
      <w:r>
        <w:t>197</w:t>
      </w:r>
      <w:r>
        <w:fldChar w:fldCharType="end"/>
      </w:r>
    </w:p>
    <w:p w14:paraId="75210813" w14:textId="2C7D4B9C" w:rsidR="00AC40D7" w:rsidRDefault="00AC40D7">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_Toc191544072 \h </w:instrText>
      </w:r>
      <w:r>
        <w:fldChar w:fldCharType="separate"/>
      </w:r>
      <w:r>
        <w:t>197</w:t>
      </w:r>
      <w:r>
        <w:fldChar w:fldCharType="end"/>
      </w:r>
    </w:p>
    <w:p w14:paraId="0F3FB917" w14:textId="1DBA67C4" w:rsidR="00AC40D7" w:rsidRDefault="00AC40D7">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_Toc191544073 \h </w:instrText>
      </w:r>
      <w:r>
        <w:fldChar w:fldCharType="separate"/>
      </w:r>
      <w:r>
        <w:t>198</w:t>
      </w:r>
      <w:r>
        <w:fldChar w:fldCharType="end"/>
      </w:r>
    </w:p>
    <w:p w14:paraId="5C15C1B0" w14:textId="1AAC6852"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91543807"/>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91543808"/>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91543809"/>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91543810"/>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91543811"/>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91543812"/>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91543813"/>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91543814"/>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91543815"/>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91543816"/>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91543817"/>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91543818"/>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91543819"/>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91543820"/>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91543821"/>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91543822"/>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91543823"/>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91543824"/>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91543825"/>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91543826"/>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91543827"/>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91543828"/>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20815"/>
    <w:bookmarkStart w:id="343" w:name="_MON_1318314392"/>
    <w:bookmarkEnd w:id="342"/>
    <w:bookmarkEnd w:id="343"/>
    <w:bookmarkStart w:id="344" w:name="_MON_1318314530"/>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pt;height:127.15pt" o:ole="">
            <v:imagedata r:id="rId11" o:title=""/>
          </v:shape>
          <o:OLEObject Type="Embed" ProgID="Word.Picture.8" ShapeID="_x0000_i1025" DrawAspect="Content" ObjectID="_1802156643"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91543829"/>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6pt;height:127.15pt" o:ole="">
            <v:imagedata r:id="rId13" o:title=""/>
          </v:shape>
          <o:OLEObject Type="Embed" ProgID="Word.Picture.8" ShapeID="_x0000_i1026" DrawAspect="Content" ObjectID="_1802156644"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534903043"/>
      <w:bookmarkStart w:id="368" w:name="_Toc51775905"/>
      <w:bookmarkStart w:id="369" w:name="_Toc56772927"/>
      <w:bookmarkStart w:id="370" w:name="_Toc64447556"/>
      <w:bookmarkStart w:id="371" w:name="_Toc74152212"/>
      <w:bookmarkStart w:id="372" w:name="_Toc88654065"/>
      <w:bookmarkStart w:id="373" w:name="_Toc99056114"/>
      <w:bookmarkStart w:id="374" w:name="_Toc99959047"/>
      <w:bookmarkStart w:id="375" w:name="_Toc191543830"/>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75"/>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91543831"/>
      <w:bookmarkEnd w:id="376"/>
      <w:r w:rsidRPr="00707B3F">
        <w:rPr>
          <w:noProof/>
        </w:rPr>
        <w:t>8.2.2</w:t>
      </w:r>
      <w:r w:rsidRPr="00707B3F">
        <w:rPr>
          <w:noProof/>
        </w:rPr>
        <w:tab/>
        <w:t>E-CID Measurement Failure Indication</w:t>
      </w:r>
      <w:bookmarkEnd w:id="367"/>
      <w:bookmarkEnd w:id="368"/>
      <w:bookmarkEnd w:id="369"/>
      <w:bookmarkEnd w:id="370"/>
      <w:bookmarkEnd w:id="371"/>
      <w:bookmarkEnd w:id="372"/>
      <w:bookmarkEnd w:id="373"/>
      <w:bookmarkEnd w:id="374"/>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91543832"/>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91543833"/>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2044"/>
    <w:bookmarkEnd w:id="413"/>
    <w:bookmarkStart w:id="414" w:name="_MON_1318271543"/>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1pt;height:102.85pt" o:ole="">
            <v:imagedata r:id="rId15" o:title=""/>
          </v:shape>
          <o:OLEObject Type="Embed" ProgID="Word.Picture.8" ShapeID="_x0000_i1027" DrawAspect="Content" ObjectID="_1802156645"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91543834"/>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534903047"/>
      <w:bookmarkStart w:id="437" w:name="_Toc51775909"/>
      <w:bookmarkStart w:id="438" w:name="_Toc56772931"/>
      <w:bookmarkStart w:id="439" w:name="_Toc64447560"/>
      <w:bookmarkStart w:id="440" w:name="_Toc74152216"/>
      <w:bookmarkStart w:id="441" w:name="_Toc88654069"/>
      <w:bookmarkStart w:id="442" w:name="_Toc99056118"/>
      <w:bookmarkStart w:id="443" w:name="_Toc99959051"/>
      <w:bookmarkStart w:id="444" w:name="_Toc191543835"/>
      <w:bookmarkEnd w:id="430"/>
      <w:r w:rsidRPr="00870814">
        <w:t>8.2.</w:t>
      </w:r>
      <w:r>
        <w:t>2</w:t>
      </w:r>
      <w:r w:rsidRPr="00870814">
        <w:t>.4</w:t>
      </w:r>
      <w:r w:rsidRPr="00870814">
        <w:tab/>
        <w:t>Abnormal Conditions</w:t>
      </w:r>
      <w:bookmarkEnd w:id="431"/>
      <w:bookmarkEnd w:id="432"/>
      <w:bookmarkEnd w:id="433"/>
      <w:bookmarkEnd w:id="434"/>
      <w:bookmarkEnd w:id="435"/>
      <w:bookmarkEnd w:id="444"/>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91543836"/>
      <w:bookmarkEnd w:id="445"/>
      <w:r w:rsidRPr="00707B3F">
        <w:rPr>
          <w:noProof/>
        </w:rPr>
        <w:t>8.2.3</w:t>
      </w:r>
      <w:r w:rsidRPr="00707B3F">
        <w:rPr>
          <w:noProof/>
        </w:rPr>
        <w:tab/>
        <w:t>E-CID Measurement Report</w:t>
      </w:r>
      <w:bookmarkEnd w:id="436"/>
      <w:bookmarkEnd w:id="437"/>
      <w:bookmarkEnd w:id="438"/>
      <w:bookmarkEnd w:id="439"/>
      <w:bookmarkEnd w:id="440"/>
      <w:bookmarkEnd w:id="441"/>
      <w:bookmarkEnd w:id="442"/>
      <w:bookmarkEnd w:id="443"/>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91543837"/>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91543838"/>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1pt;height:102.85pt" o:ole="">
            <v:imagedata r:id="rId17" o:title=""/>
          </v:shape>
          <o:OLEObject Type="Embed" ProgID="Word.Picture.8" ShapeID="_x0000_i1028" DrawAspect="Content" ObjectID="_1802156646"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91543839"/>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534903051"/>
      <w:bookmarkStart w:id="505" w:name="_Toc51775913"/>
      <w:bookmarkStart w:id="506" w:name="_Toc56772935"/>
      <w:bookmarkStart w:id="507" w:name="_Toc64447564"/>
      <w:bookmarkStart w:id="508" w:name="_Toc74152220"/>
      <w:bookmarkStart w:id="509" w:name="_Toc88654073"/>
      <w:bookmarkStart w:id="510" w:name="_Toc99056122"/>
      <w:bookmarkStart w:id="511" w:name="_Toc99959055"/>
      <w:bookmarkStart w:id="512" w:name="_Toc191543840"/>
      <w:bookmarkEnd w:id="498"/>
      <w:r w:rsidRPr="00870814">
        <w:t>8.2.</w:t>
      </w:r>
      <w:r>
        <w:t>3</w:t>
      </w:r>
      <w:r w:rsidRPr="00870814">
        <w:t>.4</w:t>
      </w:r>
      <w:r w:rsidRPr="00870814">
        <w:tab/>
        <w:t>Abnormal Conditions</w:t>
      </w:r>
      <w:bookmarkEnd w:id="499"/>
      <w:bookmarkEnd w:id="500"/>
      <w:bookmarkEnd w:id="501"/>
      <w:bookmarkEnd w:id="502"/>
      <w:bookmarkEnd w:id="503"/>
      <w:bookmarkEnd w:id="512"/>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91543841"/>
      <w:bookmarkEnd w:id="513"/>
      <w:r w:rsidRPr="00707B3F">
        <w:rPr>
          <w:noProof/>
        </w:rPr>
        <w:t>8.2.4</w:t>
      </w:r>
      <w:r w:rsidRPr="00707B3F">
        <w:rPr>
          <w:noProof/>
        </w:rPr>
        <w:tab/>
        <w:t>E-CID Measurement Termination</w:t>
      </w:r>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91543842"/>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91543843"/>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1pt;height:102.85pt" o:ole="">
            <v:imagedata r:id="rId19" o:title=""/>
          </v:shape>
          <o:OLEObject Type="Embed" ProgID="Word.Picture.8" ShapeID="_x0000_i1029" DrawAspect="Content" ObjectID="_1802156647"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91543844"/>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534903055"/>
      <w:bookmarkStart w:id="573" w:name="_Toc51775917"/>
      <w:bookmarkStart w:id="574" w:name="_Toc56772939"/>
      <w:bookmarkStart w:id="575" w:name="_Toc64447568"/>
      <w:bookmarkStart w:id="576" w:name="_Toc74152224"/>
      <w:bookmarkStart w:id="577" w:name="_Toc88654077"/>
      <w:bookmarkStart w:id="578" w:name="_Toc99056126"/>
      <w:bookmarkStart w:id="579" w:name="_Toc99959059"/>
      <w:bookmarkStart w:id="580" w:name="_Toc191543845"/>
      <w:bookmarkEnd w:id="566"/>
      <w:r w:rsidRPr="00870814">
        <w:t>8.2.</w:t>
      </w:r>
      <w:r>
        <w:t>4</w:t>
      </w:r>
      <w:r w:rsidRPr="00870814">
        <w:t>.4</w:t>
      </w:r>
      <w:r w:rsidRPr="00870814">
        <w:tab/>
        <w:t>Abnormal Conditions</w:t>
      </w:r>
      <w:bookmarkEnd w:id="567"/>
      <w:bookmarkEnd w:id="568"/>
      <w:bookmarkEnd w:id="569"/>
      <w:bookmarkEnd w:id="570"/>
      <w:bookmarkEnd w:id="571"/>
      <w:bookmarkEnd w:id="580"/>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91543846"/>
      <w:bookmarkEnd w:id="581"/>
      <w:r w:rsidRPr="00707B3F">
        <w:rPr>
          <w:noProof/>
        </w:rPr>
        <w:lastRenderedPageBreak/>
        <w:t>8.2.5</w:t>
      </w:r>
      <w:r w:rsidRPr="00707B3F">
        <w:rPr>
          <w:noProof/>
        </w:rPr>
        <w:tab/>
        <w:t>OTDOA Information Exchange</w:t>
      </w:r>
      <w:bookmarkEnd w:id="572"/>
      <w:bookmarkEnd w:id="573"/>
      <w:bookmarkEnd w:id="574"/>
      <w:bookmarkEnd w:id="575"/>
      <w:bookmarkEnd w:id="576"/>
      <w:bookmarkEnd w:id="577"/>
      <w:bookmarkEnd w:id="578"/>
      <w:bookmarkEnd w:id="579"/>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91543847"/>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91543848"/>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6pt;height:127.15pt" o:ole="">
            <v:imagedata r:id="rId21" o:title=""/>
          </v:shape>
          <o:OLEObject Type="Embed" ProgID="Word.Picture.8" ShapeID="_x0000_i1030" DrawAspect="Content" ObjectID="_1802156648"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91543849"/>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6pt;height:127.15pt" o:ole="">
            <v:imagedata r:id="rId23" o:title=""/>
          </v:shape>
          <o:OLEObject Type="Embed" ProgID="Word.Picture.8" ShapeID="_x0000_i1031" DrawAspect="Content" ObjectID="_1802156649"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51775921"/>
      <w:bookmarkStart w:id="642" w:name="_Toc56772943"/>
      <w:bookmarkStart w:id="643" w:name="_Toc64447572"/>
      <w:bookmarkStart w:id="644" w:name="_Toc74152228"/>
      <w:bookmarkStart w:id="645" w:name="_Toc88654081"/>
      <w:bookmarkStart w:id="646" w:name="_Toc99056130"/>
      <w:bookmarkStart w:id="647" w:name="_Toc99959063"/>
      <w:bookmarkStart w:id="648" w:name="_Toc534903059"/>
      <w:bookmarkStart w:id="649" w:name="_Toc191543850"/>
      <w:bookmarkEnd w:id="635"/>
      <w:r w:rsidRPr="00870814">
        <w:t>8.2.</w:t>
      </w:r>
      <w:r>
        <w:t>5</w:t>
      </w:r>
      <w:r w:rsidRPr="00870814">
        <w:t>.4</w:t>
      </w:r>
      <w:r w:rsidRPr="00870814">
        <w:tab/>
        <w:t>Abnormal Conditions</w:t>
      </w:r>
      <w:bookmarkEnd w:id="636"/>
      <w:bookmarkEnd w:id="637"/>
      <w:bookmarkEnd w:id="638"/>
      <w:bookmarkEnd w:id="639"/>
      <w:bookmarkEnd w:id="640"/>
      <w:bookmarkEnd w:id="649"/>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91543851"/>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1"/>
      <w:bookmarkEnd w:id="642"/>
      <w:bookmarkEnd w:id="643"/>
      <w:bookmarkEnd w:id="644"/>
      <w:bookmarkEnd w:id="645"/>
      <w:bookmarkEnd w:id="646"/>
      <w:bookmarkEnd w:id="647"/>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91543852"/>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91543853"/>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55pt;height:123.45pt" o:ole="">
            <v:imagedata r:id="rId25" o:title=""/>
          </v:shape>
          <o:OLEObject Type="Embed" ProgID="Word.Picture.8" ShapeID="_x0000_i1032" DrawAspect="Content" ObjectID="_1802156650"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91543854"/>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55pt;height:123.45pt" o:ole="">
            <v:imagedata r:id="rId27" o:title=""/>
          </v:shape>
          <o:OLEObject Type="Embed" ProgID="Word.Picture.8" ShapeID="_x0000_i1033" DrawAspect="Content" ObjectID="_1802156651"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91543855"/>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91543856"/>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91543857"/>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91543858"/>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55pt;height:123.45pt" o:ole="">
            <v:imagedata r:id="rId29" o:title=""/>
          </v:shape>
          <o:OLEObject Type="Embed" ProgID="Word.Picture.8" ShapeID="_x0000_i1034" DrawAspect="Content" ObjectID="_1802156652"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91543859"/>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91543860"/>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91543861"/>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91543862"/>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91543863"/>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6pt;height:123.45pt" o:ole="">
            <v:imagedata r:id="rId31" o:title=""/>
          </v:shape>
          <o:OLEObject Type="Embed" ProgID="Word.Picture.8" ShapeID="_x0000_i1035" DrawAspect="Content" ObjectID="_1802156653"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91543864"/>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6pt;height:123.45pt" o:ole="">
            <v:imagedata r:id="rId33" o:title=""/>
          </v:shape>
          <o:OLEObject Type="Embed" ProgID="Word.Picture.8" ShapeID="_x0000_i1036" DrawAspect="Content" ObjectID="_1802156654"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51775935"/>
      <w:bookmarkStart w:id="860" w:name="_Toc56772957"/>
      <w:bookmarkStart w:id="861" w:name="_Toc64447586"/>
      <w:bookmarkStart w:id="862" w:name="_Toc74152242"/>
      <w:bookmarkStart w:id="863" w:name="_Toc88654095"/>
      <w:bookmarkStart w:id="864" w:name="_Toc99056144"/>
      <w:bookmarkStart w:id="865" w:name="_Toc99959077"/>
      <w:bookmarkStart w:id="866" w:name="_Toc191543865"/>
      <w:bookmarkEnd w:id="853"/>
      <w:r w:rsidRPr="00870814">
        <w:t>8.2.</w:t>
      </w:r>
      <w:r>
        <w:t>8</w:t>
      </w:r>
      <w:r w:rsidRPr="00870814">
        <w:t>.4</w:t>
      </w:r>
      <w:r w:rsidRPr="00870814">
        <w:tab/>
        <w:t>Abnormal Conditions</w:t>
      </w:r>
      <w:bookmarkEnd w:id="854"/>
      <w:bookmarkEnd w:id="855"/>
      <w:bookmarkEnd w:id="856"/>
      <w:bookmarkEnd w:id="857"/>
      <w:bookmarkEnd w:id="858"/>
      <w:bookmarkEnd w:id="866"/>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91543866"/>
      <w:bookmarkEnd w:id="867"/>
      <w:r w:rsidRPr="004151EA">
        <w:rPr>
          <w:noProof/>
        </w:rPr>
        <w:lastRenderedPageBreak/>
        <w:t>8.2.</w:t>
      </w:r>
      <w:r>
        <w:rPr>
          <w:noProof/>
        </w:rPr>
        <w:t>9</w:t>
      </w:r>
      <w:r w:rsidRPr="004151EA">
        <w:rPr>
          <w:noProof/>
        </w:rPr>
        <w:tab/>
        <w:t>Positioning Activation</w:t>
      </w:r>
      <w:bookmarkEnd w:id="859"/>
      <w:bookmarkEnd w:id="860"/>
      <w:bookmarkEnd w:id="861"/>
      <w:bookmarkEnd w:id="862"/>
      <w:bookmarkEnd w:id="863"/>
      <w:bookmarkEnd w:id="864"/>
      <w:bookmarkEnd w:id="865"/>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91543867"/>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91543868"/>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3.55pt;height:123.45pt" o:ole="">
            <v:imagedata r:id="rId35" o:title=""/>
          </v:shape>
          <o:OLEObject Type="Embed" ProgID="Word.Picture.8" ShapeID="_x0000_i1037" DrawAspect="Content" ObjectID="_1802156655"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91543869"/>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3.55pt;height:123.45pt" o:ole="">
            <v:imagedata r:id="rId37" o:title=""/>
          </v:shape>
          <o:OLEObject Type="Embed" ProgID="Word.Picture.8" ShapeID="_x0000_i1038" DrawAspect="Content" ObjectID="_1802156656"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91543870"/>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91543871"/>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91543872"/>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91543873"/>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3.55pt;height:123.45pt" o:ole="">
            <v:imagedata r:id="rId39" o:title=""/>
          </v:shape>
          <o:OLEObject Type="Embed" ProgID="Word.Picture.8" ShapeID="_x0000_i1039" DrawAspect="Content" ObjectID="_1802156657"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91543874"/>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91543875"/>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51775945"/>
      <w:bookmarkStart w:id="1012" w:name="_Toc56772967"/>
      <w:bookmarkStart w:id="1013" w:name="_Toc64447596"/>
      <w:bookmarkStart w:id="1014" w:name="_Toc74152252"/>
      <w:bookmarkStart w:id="1015" w:name="_Toc88654105"/>
      <w:bookmarkStart w:id="1016" w:name="_Toc191543876"/>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6"/>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91543877"/>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91543878"/>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1pt;height:101pt" o:ole="">
            <v:imagedata r:id="rId41" o:title=""/>
          </v:shape>
          <o:OLEObject Type="Embed" ProgID="Word.Picture.8" ShapeID="_x0000_i1040" DrawAspect="Content" ObjectID="_1802156658"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91543879"/>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1pt;height:101pt" o:ole="">
            <v:imagedata r:id="rId43" o:title=""/>
          </v:shape>
          <o:OLEObject Type="Embed" ProgID="Word.Picture.8" ShapeID="_x0000_i1041" DrawAspect="Content" ObjectID="_1802156659"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91543880"/>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91543881"/>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91543882"/>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91543883"/>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3.55pt;height:123.45pt" o:ole="">
            <v:imagedata r:id="rId45" o:title=""/>
          </v:shape>
          <o:OLEObject Type="Embed" ProgID="Word.Picture.8" ShapeID="_x0000_i1042" DrawAspect="Content" ObjectID="_1802156660"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91543884"/>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3.55pt;height:123.45pt" o:ole="">
            <v:imagedata r:id="rId47" o:title=""/>
          </v:shape>
          <o:OLEObject Type="Embed" ProgID="Word.Picture.8" ShapeID="_x0000_i1043" DrawAspect="Content" ObjectID="_1802156661"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99056163"/>
      <w:bookmarkStart w:id="1099" w:name="_Toc99959096"/>
      <w:bookmarkStart w:id="1100" w:name="_Toc191543885"/>
      <w:bookmarkEnd w:id="1092"/>
      <w:r w:rsidRPr="00870814">
        <w:t>8.2.</w:t>
      </w:r>
      <w:r>
        <w:t>12</w:t>
      </w:r>
      <w:r w:rsidRPr="00870814">
        <w:t>.4</w:t>
      </w:r>
      <w:r w:rsidRPr="00870814">
        <w:tab/>
        <w:t>Abnormal Conditions</w:t>
      </w:r>
      <w:bookmarkEnd w:id="1093"/>
      <w:bookmarkEnd w:id="1094"/>
      <w:bookmarkEnd w:id="1095"/>
      <w:bookmarkEnd w:id="1096"/>
      <w:bookmarkEnd w:id="1097"/>
      <w:bookmarkEnd w:id="110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91543886"/>
      <w:bookmarkEnd w:id="1101"/>
      <w:r w:rsidRPr="002C37CB">
        <w:t>8.2.</w:t>
      </w:r>
      <w:r>
        <w:t>13</w:t>
      </w:r>
      <w:r w:rsidRPr="002C37CB">
        <w:tab/>
        <w:t>Measurement Activation</w:t>
      </w:r>
      <w:bookmarkEnd w:id="1098"/>
      <w:bookmarkEnd w:id="1099"/>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91543887"/>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91543888"/>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91543889"/>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99056167"/>
      <w:bookmarkStart w:id="1145" w:name="_Toc99959100"/>
      <w:bookmarkStart w:id="1146" w:name="_Toc191543890"/>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6"/>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91543891"/>
      <w:bookmarkEnd w:id="1147"/>
      <w:r w:rsidRPr="00707B3F">
        <w:rPr>
          <w:noProof/>
        </w:rPr>
        <w:t>8.3</w:t>
      </w:r>
      <w:r w:rsidRPr="00707B3F">
        <w:rPr>
          <w:noProof/>
        </w:rPr>
        <w:tab/>
        <w:t>Management Procedures</w:t>
      </w:r>
      <w:bookmarkEnd w:id="648"/>
      <w:bookmarkEnd w:id="1011"/>
      <w:bookmarkEnd w:id="1012"/>
      <w:bookmarkEnd w:id="1013"/>
      <w:bookmarkEnd w:id="1014"/>
      <w:bookmarkEnd w:id="1015"/>
      <w:bookmarkEnd w:id="1144"/>
      <w:bookmarkEnd w:id="1145"/>
      <w:bookmarkEnd w:id="1148"/>
      <w:bookmarkEnd w:id="1149"/>
      <w:bookmarkEnd w:id="1150"/>
      <w:bookmarkEnd w:id="1151"/>
      <w:bookmarkEnd w:id="1152"/>
      <w:bookmarkEnd w:id="1153"/>
    </w:p>
    <w:p w14:paraId="2E13B4FE" w14:textId="77777777" w:rsidR="00DF07DA" w:rsidRPr="00707B3F" w:rsidRDefault="00DF07DA" w:rsidP="00321183">
      <w:pPr>
        <w:pStyle w:val="Heading3"/>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91543892"/>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91543893"/>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91543894"/>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318076600"/>
    <w:bookmarkStart w:id="1200" w:name="_MON_1005512419"/>
    <w:bookmarkStart w:id="1201" w:name="_MON_1008778238"/>
    <w:bookmarkStart w:id="1202" w:name="_MON_1254840926"/>
    <w:bookmarkStart w:id="1203" w:name="_MON_1256469412"/>
    <w:bookmarkStart w:id="1204" w:name="_MON_1256573471"/>
    <w:bookmarkStart w:id="1205" w:name="_MON_1256574058"/>
    <w:bookmarkStart w:id="1206" w:name="_MON_1318076554"/>
    <w:bookmarkEnd w:id="1199"/>
    <w:bookmarkEnd w:id="1200"/>
    <w:bookmarkEnd w:id="1201"/>
    <w:bookmarkEnd w:id="1202"/>
    <w:bookmarkEnd w:id="1203"/>
    <w:bookmarkEnd w:id="1204"/>
    <w:bookmarkEnd w:id="1205"/>
    <w:bookmarkEnd w:id="1206"/>
    <w:bookmarkStart w:id="1207" w:name="_MON_1318076594"/>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15pt;height:101.9pt" o:ole="" fillcolor="window">
            <v:imagedata r:id="rId50" o:title=""/>
          </v:shape>
          <o:OLEObject Type="Embed" ProgID="Word.Picture.8" ShapeID="_x0000_i1044" DrawAspect="Content" ObjectID="_1802156662"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7pt;height:101.9pt" o:ole="" fillcolor="window">
            <v:imagedata r:id="rId52" o:title=""/>
          </v:shape>
          <o:OLEObject Type="Embed" ProgID="Word.Picture.8" ShapeID="_x0000_i1045" DrawAspect="Content" ObjectID="_1802156663"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91543895"/>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534903064"/>
      <w:bookmarkStart w:id="1247" w:name="_Toc191543896"/>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7"/>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91543897"/>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91543898"/>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91543899"/>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1pt;height:102.85pt" o:ole="">
            <v:imagedata r:id="rId54" o:title=""/>
          </v:shape>
          <o:OLEObject Type="Embed" ProgID="Word.Picture.8" ShapeID="_x0000_i1046" DrawAspect="Content" ObjectID="_1802156664"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6481FEED" w14:textId="4206DA9A" w:rsidR="004B3A4A" w:rsidRPr="000D38C8" w:rsidRDefault="004B3A4A" w:rsidP="004B3A4A">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A1DA4E9" w14:textId="77777777" w:rsidR="004B3A4A" w:rsidRPr="000D38C8" w:rsidRDefault="004B3A4A" w:rsidP="004B3A4A">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E4C5E2E" w14:textId="77777777" w:rsidR="004B3A4A" w:rsidRPr="000D38C8" w:rsidRDefault="004B3A4A" w:rsidP="004B3A4A">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22C5D4E4" w14:textId="1BFD17EB" w:rsidR="004B3A4A" w:rsidRPr="000D38C8" w:rsidRDefault="004B3A4A" w:rsidP="004B3A4A">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1A8501ED" w14:textId="77777777" w:rsidR="004B3A4A" w:rsidRPr="000D38C8" w:rsidRDefault="004B3A4A" w:rsidP="004B3A4A">
      <w:pPr>
        <w:keepNext/>
        <w:keepLines/>
        <w:spacing w:before="120"/>
        <w:ind w:left="1418" w:hanging="1418"/>
        <w:outlineLvl w:val="3"/>
        <w:rPr>
          <w:rFonts w:ascii="Arial" w:hAnsi="Arial"/>
          <w:noProof/>
          <w:sz w:val="24"/>
        </w:rPr>
      </w:pPr>
      <w:r w:rsidRPr="000D38C8">
        <w:rPr>
          <w:rFonts w:ascii="Arial" w:hAnsi="Arial"/>
          <w:noProof/>
          <w:sz w:val="24"/>
        </w:rPr>
        <w:t>8.4.1.3</w:t>
      </w:r>
      <w:r w:rsidRPr="000D38C8">
        <w:rPr>
          <w:rFonts w:ascii="Arial" w:hAnsi="Arial"/>
          <w:noProof/>
          <w:sz w:val="24"/>
        </w:rPr>
        <w:tab/>
        <w:t xml:space="preserve">Abnormal Conditions </w:t>
      </w:r>
    </w:p>
    <w:p w14:paraId="7BA7A56E" w14:textId="191F782C" w:rsidR="004B3A4A" w:rsidRPr="000D38C8" w:rsidRDefault="004B3A4A" w:rsidP="004B3A4A">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4548A2A8" w:rsidR="00125019" w:rsidRDefault="004B3A4A" w:rsidP="004B3A4A">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290" w:name="_CR8_4_2"/>
      <w:bookmarkStart w:id="1291" w:name="_Toc534730118"/>
      <w:bookmarkStart w:id="1292" w:name="_Toc51775955"/>
      <w:bookmarkStart w:id="1293" w:name="_Toc56772977"/>
      <w:bookmarkStart w:id="1294" w:name="_Toc64447606"/>
      <w:bookmarkStart w:id="1295" w:name="_Toc74152262"/>
      <w:bookmarkStart w:id="1296" w:name="_Toc88654115"/>
      <w:bookmarkStart w:id="1297" w:name="_Toc99056177"/>
      <w:bookmarkStart w:id="1298" w:name="_Toc99959110"/>
      <w:bookmarkStart w:id="1299" w:name="_Toc105612294"/>
      <w:bookmarkStart w:id="1300" w:name="_Toc106109510"/>
      <w:bookmarkStart w:id="1301" w:name="_Toc112766402"/>
      <w:bookmarkStart w:id="1302" w:name="_Toc113379318"/>
      <w:bookmarkStart w:id="1303" w:name="_Toc120091871"/>
      <w:bookmarkStart w:id="1304" w:name="_Toc191543900"/>
      <w:bookmarkEnd w:id="1290"/>
      <w:r w:rsidRPr="0054226D">
        <w:t>8.</w:t>
      </w:r>
      <w:r>
        <w:t>4</w:t>
      </w:r>
      <w:r w:rsidRPr="0054226D">
        <w:t>.2</w:t>
      </w:r>
      <w:r w:rsidRPr="0054226D">
        <w:tab/>
        <w:t>Assistance Information Feedback</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B8B11CF" w14:textId="77777777" w:rsidR="00125019" w:rsidRPr="0054226D" w:rsidRDefault="00125019" w:rsidP="00125019">
      <w:pPr>
        <w:pStyle w:val="Heading4"/>
      </w:pPr>
      <w:bookmarkStart w:id="1305" w:name="_CR8_4_2_1"/>
      <w:bookmarkStart w:id="1306" w:name="_Toc534730119"/>
      <w:bookmarkStart w:id="1307" w:name="_Toc51775956"/>
      <w:bookmarkStart w:id="1308" w:name="_Toc56772978"/>
      <w:bookmarkStart w:id="1309" w:name="_Toc64447607"/>
      <w:bookmarkStart w:id="1310" w:name="_Toc74152263"/>
      <w:bookmarkStart w:id="1311" w:name="_Toc88654116"/>
      <w:bookmarkStart w:id="1312" w:name="_Toc99056178"/>
      <w:bookmarkStart w:id="1313" w:name="_Toc99959111"/>
      <w:bookmarkStart w:id="1314" w:name="_Toc105612295"/>
      <w:bookmarkStart w:id="1315" w:name="_Toc106109511"/>
      <w:bookmarkStart w:id="1316" w:name="_Toc112766403"/>
      <w:bookmarkStart w:id="1317" w:name="_Toc113379319"/>
      <w:bookmarkStart w:id="1318" w:name="_Toc120091872"/>
      <w:bookmarkStart w:id="1319" w:name="_Toc191543901"/>
      <w:bookmarkEnd w:id="1305"/>
      <w:r w:rsidRPr="0054226D">
        <w:t>8.</w:t>
      </w:r>
      <w:r>
        <w:t>4</w:t>
      </w:r>
      <w:r w:rsidRPr="0054226D">
        <w:t>.2.1</w:t>
      </w:r>
      <w:r w:rsidRPr="0054226D">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20" w:name="_CR8_4_2_2"/>
      <w:bookmarkStart w:id="1321" w:name="_Toc534730120"/>
      <w:bookmarkStart w:id="1322" w:name="_Toc51775957"/>
      <w:bookmarkStart w:id="1323" w:name="_Toc56772979"/>
      <w:bookmarkStart w:id="1324" w:name="_Toc64447608"/>
      <w:bookmarkStart w:id="1325" w:name="_Toc74152264"/>
      <w:bookmarkStart w:id="1326" w:name="_Toc88654117"/>
      <w:bookmarkStart w:id="1327" w:name="_Toc99056179"/>
      <w:bookmarkStart w:id="1328" w:name="_Toc99959112"/>
      <w:bookmarkStart w:id="1329" w:name="_Toc105612296"/>
      <w:bookmarkStart w:id="1330" w:name="_Toc106109512"/>
      <w:bookmarkStart w:id="1331" w:name="_Toc112766404"/>
      <w:bookmarkStart w:id="1332" w:name="_Toc113379320"/>
      <w:bookmarkStart w:id="1333" w:name="_Toc120091873"/>
      <w:bookmarkStart w:id="1334" w:name="_Toc191543902"/>
      <w:bookmarkEnd w:id="1320"/>
      <w:r w:rsidRPr="0054226D">
        <w:t>8.</w:t>
      </w:r>
      <w:r>
        <w:t>4</w:t>
      </w:r>
      <w:r w:rsidRPr="0054226D">
        <w:t>.2.2</w:t>
      </w:r>
      <w:r w:rsidRPr="0054226D">
        <w:tab/>
        <w:t>Successful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1pt;height:102.85pt" o:ole="">
            <v:imagedata r:id="rId56" o:title=""/>
          </v:shape>
          <o:OLEObject Type="Embed" ProgID="Word.Picture.8" ShapeID="_x0000_i1047" DrawAspect="Content" ObjectID="_1802156665"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3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36" w:name="_CR8_4_2_3"/>
      <w:bookmarkStart w:id="1337" w:name="_Toc534730121"/>
      <w:bookmarkStart w:id="1338" w:name="_Toc51775958"/>
      <w:bookmarkStart w:id="1339" w:name="_Toc56772980"/>
      <w:bookmarkStart w:id="1340" w:name="_Toc64447609"/>
      <w:bookmarkStart w:id="1341" w:name="_Toc74152265"/>
      <w:bookmarkStart w:id="1342" w:name="_Toc88654118"/>
      <w:bookmarkStart w:id="1343" w:name="_Toc99056180"/>
      <w:bookmarkStart w:id="1344" w:name="_Toc99959113"/>
      <w:bookmarkStart w:id="1345" w:name="_Toc105612297"/>
      <w:bookmarkStart w:id="1346" w:name="_Toc106109513"/>
      <w:bookmarkStart w:id="1347" w:name="_Toc112766405"/>
      <w:bookmarkStart w:id="1348" w:name="_Toc113379321"/>
      <w:bookmarkStart w:id="1349" w:name="_Toc120091874"/>
      <w:bookmarkStart w:id="1350" w:name="_Toc191543903"/>
      <w:bookmarkEnd w:id="1335"/>
      <w:bookmarkEnd w:id="1336"/>
      <w:r w:rsidRPr="0054226D">
        <w:t>8.</w:t>
      </w:r>
      <w:r>
        <w:t>4</w:t>
      </w:r>
      <w:r w:rsidRPr="0054226D">
        <w:t>.2.3</w:t>
      </w:r>
      <w:r w:rsidRPr="0054226D">
        <w:tab/>
        <w:t>Abnormal Conditions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51" w:name="_CR8_5"/>
      <w:bookmarkStart w:id="1352" w:name="_Toc51775959"/>
      <w:bookmarkStart w:id="1353" w:name="_Toc56772981"/>
      <w:bookmarkStart w:id="1354" w:name="_Toc64447610"/>
      <w:bookmarkStart w:id="1355" w:name="_Toc74152266"/>
      <w:bookmarkStart w:id="1356" w:name="_Toc88654119"/>
      <w:bookmarkStart w:id="1357" w:name="_Toc99056181"/>
      <w:bookmarkStart w:id="1358" w:name="_Toc99959114"/>
      <w:bookmarkStart w:id="1359" w:name="_Toc105612298"/>
      <w:bookmarkStart w:id="1360" w:name="_Toc106109514"/>
      <w:bookmarkStart w:id="1361" w:name="_Toc112766406"/>
      <w:bookmarkStart w:id="1362" w:name="_Toc113379322"/>
      <w:bookmarkStart w:id="1363" w:name="_Toc120091875"/>
      <w:bookmarkStart w:id="1364" w:name="_Toc191543904"/>
      <w:bookmarkEnd w:id="1351"/>
      <w:r w:rsidRPr="002571EA">
        <w:t>8.</w:t>
      </w:r>
      <w:r>
        <w:t>5</w:t>
      </w:r>
      <w:r w:rsidRPr="002571EA">
        <w:tab/>
        <w:t xml:space="preserve">Measurement </w:t>
      </w:r>
      <w:r>
        <w:rPr>
          <w:lang w:eastAsia="zh-CN"/>
        </w:rPr>
        <w:t>Information Transfer</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9E1EA54" w14:textId="77777777" w:rsidR="00125019" w:rsidRPr="002571EA" w:rsidRDefault="00125019" w:rsidP="00125019">
      <w:pPr>
        <w:pStyle w:val="Heading3"/>
      </w:pPr>
      <w:bookmarkStart w:id="1365" w:name="_CR8_5_1"/>
      <w:bookmarkStart w:id="1366" w:name="_Toc478159723"/>
      <w:bookmarkStart w:id="1367" w:name="_Toc51775960"/>
      <w:bookmarkStart w:id="1368" w:name="_Toc56772982"/>
      <w:bookmarkStart w:id="1369" w:name="_Toc64447611"/>
      <w:bookmarkStart w:id="1370" w:name="_Toc74152267"/>
      <w:bookmarkStart w:id="1371" w:name="_Toc88654120"/>
      <w:bookmarkStart w:id="1372" w:name="_Toc99056182"/>
      <w:bookmarkStart w:id="1373" w:name="_Toc99959115"/>
      <w:bookmarkStart w:id="1374" w:name="_Toc105612299"/>
      <w:bookmarkStart w:id="1375" w:name="_Toc106109515"/>
      <w:bookmarkStart w:id="1376" w:name="_Toc112766407"/>
      <w:bookmarkStart w:id="1377" w:name="_Toc113379323"/>
      <w:bookmarkStart w:id="1378" w:name="_Toc120091876"/>
      <w:bookmarkStart w:id="1379" w:name="_Toc191543905"/>
      <w:bookmarkEnd w:id="1365"/>
      <w:r w:rsidRPr="002571EA">
        <w:t>8.</w:t>
      </w:r>
      <w:r>
        <w:t>5</w:t>
      </w:r>
      <w:r w:rsidRPr="002571EA">
        <w:t>.1</w:t>
      </w:r>
      <w:r w:rsidRPr="002571EA">
        <w:tab/>
        <w:t>Measurement</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AE77B1F" w14:textId="77777777" w:rsidR="00125019" w:rsidRPr="002571EA" w:rsidRDefault="00125019" w:rsidP="00125019">
      <w:pPr>
        <w:pStyle w:val="Heading4"/>
      </w:pPr>
      <w:bookmarkStart w:id="1380" w:name="_CR8_5_1_1"/>
      <w:bookmarkStart w:id="1381" w:name="_Toc478159724"/>
      <w:bookmarkStart w:id="1382" w:name="_Toc51775961"/>
      <w:bookmarkStart w:id="1383" w:name="_Toc56772983"/>
      <w:bookmarkStart w:id="1384" w:name="_Toc64447612"/>
      <w:bookmarkStart w:id="1385" w:name="_Toc74152268"/>
      <w:bookmarkStart w:id="1386" w:name="_Toc88654121"/>
      <w:bookmarkStart w:id="1387" w:name="_Toc99056183"/>
      <w:bookmarkStart w:id="1388" w:name="_Toc99959116"/>
      <w:bookmarkStart w:id="1389" w:name="_Toc105612300"/>
      <w:bookmarkStart w:id="1390" w:name="_Toc106109516"/>
      <w:bookmarkStart w:id="1391" w:name="_Toc112766408"/>
      <w:bookmarkStart w:id="1392" w:name="_Toc113379324"/>
      <w:bookmarkStart w:id="1393" w:name="_Toc120091877"/>
      <w:bookmarkStart w:id="1394" w:name="_Toc191543906"/>
      <w:bookmarkEnd w:id="1380"/>
      <w:r w:rsidRPr="002571EA">
        <w:t>8.</w:t>
      </w:r>
      <w:r>
        <w:t>5</w:t>
      </w:r>
      <w:r w:rsidRPr="002571EA">
        <w:t>.1.1</w:t>
      </w:r>
      <w:r w:rsidRPr="002571EA">
        <w:tab/>
        <w:t>General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95" w:name="_CR8_5_1_2"/>
      <w:bookmarkStart w:id="1396" w:name="_Toc478159725"/>
      <w:bookmarkStart w:id="1397" w:name="_Toc51775962"/>
      <w:bookmarkStart w:id="1398" w:name="_Toc56772984"/>
      <w:bookmarkStart w:id="1399" w:name="_Toc64447613"/>
      <w:bookmarkStart w:id="1400" w:name="_Toc74152269"/>
      <w:bookmarkStart w:id="1401" w:name="_Toc88654122"/>
      <w:bookmarkStart w:id="1402" w:name="_Toc99056184"/>
      <w:bookmarkStart w:id="1403" w:name="_Toc99959117"/>
      <w:bookmarkStart w:id="1404" w:name="_Toc105612301"/>
      <w:bookmarkStart w:id="1405" w:name="_Toc106109517"/>
      <w:bookmarkStart w:id="1406" w:name="_Toc112766409"/>
      <w:bookmarkStart w:id="1407" w:name="_Toc113379325"/>
      <w:bookmarkStart w:id="1408" w:name="_Toc120091878"/>
      <w:bookmarkStart w:id="1409" w:name="_Toc191543907"/>
      <w:bookmarkEnd w:id="1395"/>
      <w:r w:rsidRPr="002571EA">
        <w:t>8.</w:t>
      </w:r>
      <w:r>
        <w:t>5</w:t>
      </w:r>
      <w:r w:rsidRPr="002571EA">
        <w:t>.1.2</w:t>
      </w:r>
      <w:r w:rsidRPr="002571EA">
        <w:tab/>
        <w:t>Successful Operation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bookmarkStart w:id="1410" w:name="_MON_1397978406"/>
    <w:bookmarkEnd w:id="1410"/>
    <w:p w14:paraId="24EB371A" w14:textId="77777777" w:rsidR="00125019" w:rsidRPr="002571EA" w:rsidRDefault="00125019" w:rsidP="00125019">
      <w:pPr>
        <w:pStyle w:val="TH"/>
      </w:pPr>
      <w:r w:rsidRPr="002571EA">
        <w:object w:dxaOrig="6768" w:dyaOrig="2655" w14:anchorId="09F4B5B2">
          <v:shape id="_x0000_i1048" type="#_x0000_t75" style="width:322.6pt;height:123.45pt" o:ole="">
            <v:imagedata r:id="rId58" o:title=""/>
          </v:shape>
          <o:OLEObject Type="Embed" ProgID="Word.Picture.8" ShapeID="_x0000_i1048" DrawAspect="Content" ObjectID="_1802156666"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4185828D"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51325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11" w:name="_Toc478159726"/>
      <w:bookmarkStart w:id="1412"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1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14" w:name="_Toc64447614"/>
      <w:bookmarkStart w:id="1415"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16"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17" w:name="_Toc99056185"/>
      <w:bookmarkStart w:id="1418"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19" w:name="_CR8_5_1_3"/>
      <w:bookmarkStart w:id="1420" w:name="_Toc105612302"/>
      <w:bookmarkStart w:id="1421" w:name="_Toc106109518"/>
      <w:bookmarkStart w:id="1422" w:name="_Toc112766410"/>
      <w:bookmarkStart w:id="1423" w:name="_Toc113379326"/>
      <w:bookmarkStart w:id="1424" w:name="_Toc120091879"/>
      <w:bookmarkStart w:id="1425" w:name="_Toc191543908"/>
      <w:bookmarkEnd w:id="1419"/>
      <w:r w:rsidRPr="002571EA">
        <w:t>8.</w:t>
      </w:r>
      <w:r>
        <w:t>5</w:t>
      </w:r>
      <w:r w:rsidRPr="002571EA">
        <w:t>.1.3</w:t>
      </w:r>
      <w:r w:rsidRPr="002571EA">
        <w:tab/>
        <w:t>Unsuccessful Operation</w:t>
      </w:r>
      <w:bookmarkEnd w:id="1411"/>
      <w:bookmarkEnd w:id="1412"/>
      <w:bookmarkEnd w:id="1413"/>
      <w:bookmarkEnd w:id="1414"/>
      <w:bookmarkEnd w:id="1415"/>
      <w:bookmarkEnd w:id="1416"/>
      <w:bookmarkEnd w:id="1417"/>
      <w:bookmarkEnd w:id="1418"/>
      <w:bookmarkEnd w:id="1420"/>
      <w:bookmarkEnd w:id="1421"/>
      <w:bookmarkEnd w:id="1422"/>
      <w:bookmarkEnd w:id="1423"/>
      <w:bookmarkEnd w:id="1424"/>
      <w:bookmarkEnd w:id="1425"/>
    </w:p>
    <w:bookmarkStart w:id="1426" w:name="_MON_1397979636"/>
    <w:bookmarkEnd w:id="1426"/>
    <w:p w14:paraId="68559628" w14:textId="77777777" w:rsidR="00125019" w:rsidRPr="002571EA" w:rsidRDefault="00125019" w:rsidP="00125019">
      <w:pPr>
        <w:pStyle w:val="TH"/>
      </w:pPr>
      <w:r w:rsidRPr="002571EA">
        <w:object w:dxaOrig="6768" w:dyaOrig="2655" w14:anchorId="0BEB3227">
          <v:shape id="_x0000_i1049" type="#_x0000_t75" style="width:322.6pt;height:123.45pt" o:ole="">
            <v:imagedata r:id="rId60" o:title=""/>
          </v:shape>
          <o:OLEObject Type="Embed" ProgID="Word.Picture.8" ShapeID="_x0000_i1049" DrawAspect="Content" ObjectID="_1802156667"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27" w:name="_CR8_5_1_4"/>
      <w:bookmarkStart w:id="1428" w:name="_Toc478159727"/>
      <w:bookmarkStart w:id="1429" w:name="_Toc51775964"/>
      <w:bookmarkStart w:id="1430" w:name="_Toc56772986"/>
      <w:bookmarkStart w:id="1431" w:name="_Toc64447615"/>
      <w:bookmarkStart w:id="1432" w:name="_Toc74152271"/>
      <w:bookmarkStart w:id="1433" w:name="_Toc88654124"/>
      <w:bookmarkStart w:id="1434" w:name="_Toc99056186"/>
      <w:bookmarkStart w:id="1435" w:name="_Toc99959119"/>
      <w:bookmarkStart w:id="1436" w:name="_Toc105612303"/>
      <w:bookmarkStart w:id="1437" w:name="_Toc106109519"/>
      <w:bookmarkStart w:id="1438" w:name="_Toc112766411"/>
      <w:bookmarkStart w:id="1439" w:name="_Toc113379327"/>
      <w:bookmarkStart w:id="1440" w:name="_Toc120091880"/>
      <w:bookmarkStart w:id="1441" w:name="_Toc191543909"/>
      <w:bookmarkEnd w:id="1427"/>
      <w:r w:rsidRPr="002571EA">
        <w:t>8.</w:t>
      </w:r>
      <w:r>
        <w:t>5</w:t>
      </w:r>
      <w:r w:rsidRPr="002571EA">
        <w:t>.1.4</w:t>
      </w:r>
      <w:r w:rsidRPr="002571EA">
        <w:tab/>
        <w:t>Abnormal Conditions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3134A93A" w14:textId="77777777" w:rsidR="00BD32AD" w:rsidRPr="003563C1" w:rsidRDefault="00BD32AD" w:rsidP="00BD32AD">
      <w:pPr>
        <w:rPr>
          <w:lang w:eastAsia="zh-CN"/>
        </w:rPr>
      </w:pPr>
      <w:bookmarkStart w:id="1442" w:name="_Toc51775965"/>
      <w:bookmarkStart w:id="1443" w:name="_Toc56772987"/>
      <w:bookmarkStart w:id="1444" w:name="_Toc64447616"/>
      <w:bookmarkStart w:id="1445" w:name="_Toc74152272"/>
      <w:bookmarkStart w:id="1446" w:name="_Toc88654125"/>
      <w:bookmarkStart w:id="144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48" w:name="_CR8_5_2"/>
      <w:bookmarkStart w:id="1449" w:name="_Toc99056187"/>
      <w:bookmarkStart w:id="1450" w:name="_Toc99959120"/>
      <w:bookmarkStart w:id="1451" w:name="_Toc105612304"/>
      <w:bookmarkStart w:id="1452" w:name="_Toc106109520"/>
      <w:bookmarkStart w:id="1453" w:name="_Toc112766412"/>
      <w:bookmarkStart w:id="1454" w:name="_Toc113379328"/>
      <w:bookmarkStart w:id="1455" w:name="_Toc120091881"/>
      <w:bookmarkStart w:id="1456" w:name="_Toc191543910"/>
      <w:bookmarkEnd w:id="1448"/>
      <w:r w:rsidRPr="002571EA">
        <w:t>8.</w:t>
      </w:r>
      <w:r>
        <w:t>5</w:t>
      </w:r>
      <w:r w:rsidRPr="002571EA">
        <w:t>.</w:t>
      </w:r>
      <w:r>
        <w:t>2</w:t>
      </w:r>
      <w:r w:rsidRPr="002571EA">
        <w:tab/>
        <w:t>Measurement</w:t>
      </w:r>
      <w:r>
        <w:t xml:space="preserve"> Report</w:t>
      </w:r>
      <w:bookmarkEnd w:id="1442"/>
      <w:bookmarkEnd w:id="1443"/>
      <w:bookmarkEnd w:id="1444"/>
      <w:bookmarkEnd w:id="1445"/>
      <w:bookmarkEnd w:id="1446"/>
      <w:bookmarkEnd w:id="1449"/>
      <w:bookmarkEnd w:id="1450"/>
      <w:bookmarkEnd w:id="1451"/>
      <w:bookmarkEnd w:id="1452"/>
      <w:bookmarkEnd w:id="1453"/>
      <w:bookmarkEnd w:id="1454"/>
      <w:bookmarkEnd w:id="1455"/>
      <w:bookmarkEnd w:id="1456"/>
    </w:p>
    <w:p w14:paraId="3D7A3C61" w14:textId="77777777" w:rsidR="00125019" w:rsidRPr="002571EA" w:rsidRDefault="00125019" w:rsidP="00125019">
      <w:pPr>
        <w:pStyle w:val="Heading4"/>
      </w:pPr>
      <w:bookmarkStart w:id="1457" w:name="_CR8_5_2_1"/>
      <w:bookmarkStart w:id="1458" w:name="_Toc51775966"/>
      <w:bookmarkStart w:id="1459" w:name="_Toc56772988"/>
      <w:bookmarkStart w:id="1460" w:name="_Toc64447617"/>
      <w:bookmarkStart w:id="1461" w:name="_Toc74152273"/>
      <w:bookmarkStart w:id="1462" w:name="_Toc88654126"/>
      <w:bookmarkStart w:id="1463" w:name="_Toc99056188"/>
      <w:bookmarkStart w:id="1464" w:name="_Toc99959121"/>
      <w:bookmarkStart w:id="1465" w:name="_Toc105612305"/>
      <w:bookmarkStart w:id="1466" w:name="_Toc106109521"/>
      <w:bookmarkStart w:id="1467" w:name="_Toc112766413"/>
      <w:bookmarkStart w:id="1468" w:name="_Toc113379329"/>
      <w:bookmarkStart w:id="1469" w:name="_Toc120091882"/>
      <w:bookmarkStart w:id="1470" w:name="_Toc191543911"/>
      <w:bookmarkEnd w:id="1457"/>
      <w:r w:rsidRPr="002571EA">
        <w:t>8.</w:t>
      </w:r>
      <w:r>
        <w:t>5</w:t>
      </w:r>
      <w:r w:rsidRPr="002571EA">
        <w:t>.</w:t>
      </w:r>
      <w:r>
        <w:t>2</w:t>
      </w:r>
      <w:r w:rsidRPr="002571EA">
        <w:t>.1</w:t>
      </w:r>
      <w:r w:rsidRPr="002571EA">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71" w:name="_CR8_5_2_2"/>
      <w:bookmarkStart w:id="1472" w:name="_Toc51775967"/>
      <w:bookmarkStart w:id="1473" w:name="_Toc56772989"/>
      <w:bookmarkStart w:id="1474" w:name="_Toc64447618"/>
      <w:bookmarkStart w:id="1475" w:name="_Toc74152274"/>
      <w:bookmarkStart w:id="1476" w:name="_Toc88654127"/>
      <w:bookmarkStart w:id="1477" w:name="_Toc99056189"/>
      <w:bookmarkStart w:id="1478" w:name="_Toc99959122"/>
      <w:bookmarkStart w:id="1479" w:name="_Toc105612306"/>
      <w:bookmarkStart w:id="1480" w:name="_Toc106109522"/>
      <w:bookmarkStart w:id="1481" w:name="_Toc112766414"/>
      <w:bookmarkStart w:id="1482" w:name="_Toc113379330"/>
      <w:bookmarkStart w:id="1483" w:name="_Toc120091883"/>
      <w:bookmarkStart w:id="1484" w:name="_Toc191543912"/>
      <w:bookmarkEnd w:id="1471"/>
      <w:r w:rsidRPr="002571EA">
        <w:lastRenderedPageBreak/>
        <w:t>8.</w:t>
      </w:r>
      <w:r>
        <w:t>5</w:t>
      </w:r>
      <w:r w:rsidRPr="002571EA">
        <w:t>.</w:t>
      </w:r>
      <w:r>
        <w:t>2</w:t>
      </w:r>
      <w:r w:rsidRPr="002571EA">
        <w:t>.2</w:t>
      </w:r>
      <w:r w:rsidRPr="002571EA">
        <w:tab/>
        <w:t>Successful Operation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bookmarkStart w:id="1485" w:name="_MON_1634549011"/>
    <w:bookmarkEnd w:id="1485"/>
    <w:p w14:paraId="0BD5F2A8" w14:textId="77777777" w:rsidR="00125019" w:rsidRPr="002571EA" w:rsidRDefault="00125019" w:rsidP="00125019">
      <w:pPr>
        <w:pStyle w:val="TH"/>
      </w:pPr>
      <w:r w:rsidRPr="00707B3F">
        <w:rPr>
          <w:noProof/>
        </w:rPr>
        <w:object w:dxaOrig="6597" w:dyaOrig="2130" w14:anchorId="58EFB664">
          <v:shape id="_x0000_i1050" type="#_x0000_t75" style="width:315.1pt;height:102.85pt" o:ole="">
            <v:imagedata r:id="rId62" o:title=""/>
          </v:shape>
          <o:OLEObject Type="Embed" ProgID="Word.Picture.8" ShapeID="_x0000_i1050" DrawAspect="Content" ObjectID="_1802156668"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486" w:name="_CR8_5_2_3"/>
      <w:bookmarkStart w:id="1487" w:name="_Toc105612307"/>
      <w:bookmarkStart w:id="1488" w:name="_Toc106109523"/>
      <w:bookmarkStart w:id="1489" w:name="_Toc112766415"/>
      <w:bookmarkStart w:id="1490" w:name="_Toc113379331"/>
      <w:bookmarkStart w:id="1491" w:name="_Toc120091884"/>
      <w:bookmarkStart w:id="1492" w:name="_Toc51775968"/>
      <w:bookmarkStart w:id="1493" w:name="_Toc56772990"/>
      <w:bookmarkStart w:id="1494" w:name="_Toc64447619"/>
      <w:bookmarkStart w:id="1495" w:name="_Toc74152275"/>
      <w:bookmarkStart w:id="1496" w:name="_Toc88654128"/>
      <w:bookmarkStart w:id="1497" w:name="_Toc99056190"/>
      <w:bookmarkStart w:id="1498" w:name="_Toc99959123"/>
      <w:bookmarkStart w:id="1499" w:name="_Toc191543913"/>
      <w:bookmarkEnd w:id="1486"/>
      <w:r w:rsidRPr="00870814">
        <w:t>8.</w:t>
      </w:r>
      <w:r>
        <w:t>5</w:t>
      </w:r>
      <w:r w:rsidRPr="00870814">
        <w:t>.</w:t>
      </w:r>
      <w:r>
        <w:t>2</w:t>
      </w:r>
      <w:r w:rsidRPr="00870814">
        <w:t>.</w:t>
      </w:r>
      <w:r>
        <w:t>3</w:t>
      </w:r>
      <w:r w:rsidRPr="00870814">
        <w:tab/>
        <w:t>Abnormal Conditions</w:t>
      </w:r>
      <w:bookmarkEnd w:id="1487"/>
      <w:bookmarkEnd w:id="1488"/>
      <w:bookmarkEnd w:id="1489"/>
      <w:bookmarkEnd w:id="1490"/>
      <w:bookmarkEnd w:id="1491"/>
      <w:bookmarkEnd w:id="1499"/>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00" w:name="_CR8_5_3"/>
      <w:bookmarkStart w:id="1501" w:name="_Toc105612308"/>
      <w:bookmarkStart w:id="1502" w:name="_Toc106109524"/>
      <w:bookmarkStart w:id="1503" w:name="_Toc112766416"/>
      <w:bookmarkStart w:id="1504" w:name="_Toc113379332"/>
      <w:bookmarkStart w:id="1505" w:name="_Toc120091885"/>
      <w:bookmarkStart w:id="1506" w:name="_Toc191543914"/>
      <w:bookmarkEnd w:id="1500"/>
      <w:r w:rsidRPr="002571EA">
        <w:t>8.</w:t>
      </w:r>
      <w:r>
        <w:t>5</w:t>
      </w:r>
      <w:r w:rsidRPr="002571EA">
        <w:t>.</w:t>
      </w:r>
      <w:r>
        <w:t>3</w:t>
      </w:r>
      <w:r w:rsidRPr="002571EA">
        <w:tab/>
        <w:t>Measurement Update</w:t>
      </w:r>
      <w:bookmarkEnd w:id="1447"/>
      <w:bookmarkEnd w:id="1492"/>
      <w:bookmarkEnd w:id="1493"/>
      <w:bookmarkEnd w:id="1494"/>
      <w:bookmarkEnd w:id="1495"/>
      <w:bookmarkEnd w:id="1496"/>
      <w:bookmarkEnd w:id="1497"/>
      <w:bookmarkEnd w:id="1498"/>
      <w:bookmarkEnd w:id="1501"/>
      <w:bookmarkEnd w:id="1502"/>
      <w:bookmarkEnd w:id="1503"/>
      <w:bookmarkEnd w:id="1504"/>
      <w:bookmarkEnd w:id="1505"/>
      <w:bookmarkEnd w:id="1506"/>
    </w:p>
    <w:p w14:paraId="3A01D5C9" w14:textId="77777777" w:rsidR="00125019" w:rsidRPr="002571EA" w:rsidRDefault="00125019" w:rsidP="00125019">
      <w:pPr>
        <w:pStyle w:val="Heading4"/>
      </w:pPr>
      <w:bookmarkStart w:id="1507" w:name="_CR8_5_3_1"/>
      <w:bookmarkStart w:id="1508" w:name="_Toc478159729"/>
      <w:bookmarkStart w:id="1509" w:name="_Toc51775969"/>
      <w:bookmarkStart w:id="1510" w:name="_Toc56772991"/>
      <w:bookmarkStart w:id="1511" w:name="_Toc64447620"/>
      <w:bookmarkStart w:id="1512" w:name="_Toc74152276"/>
      <w:bookmarkStart w:id="1513" w:name="_Toc88654129"/>
      <w:bookmarkStart w:id="1514" w:name="_Toc99056191"/>
      <w:bookmarkStart w:id="1515" w:name="_Toc99959124"/>
      <w:bookmarkStart w:id="1516" w:name="_Toc105612309"/>
      <w:bookmarkStart w:id="1517" w:name="_Toc106109525"/>
      <w:bookmarkStart w:id="1518" w:name="_Toc112766417"/>
      <w:bookmarkStart w:id="1519" w:name="_Toc113379333"/>
      <w:bookmarkStart w:id="1520" w:name="_Toc120091886"/>
      <w:bookmarkStart w:id="1521" w:name="_Toc191543915"/>
      <w:bookmarkEnd w:id="1507"/>
      <w:r w:rsidRPr="002571EA">
        <w:t>8.</w:t>
      </w:r>
      <w:r>
        <w:t>5</w:t>
      </w:r>
      <w:r w:rsidRPr="002571EA">
        <w:t>.</w:t>
      </w:r>
      <w:r>
        <w:t>3</w:t>
      </w:r>
      <w:r w:rsidRPr="002571EA">
        <w:t>.1</w:t>
      </w:r>
      <w:r w:rsidRPr="002571EA">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22" w:name="_CR8_5_3_2"/>
      <w:bookmarkStart w:id="1523" w:name="_Toc478159730"/>
      <w:bookmarkStart w:id="1524" w:name="_Toc51775970"/>
      <w:bookmarkStart w:id="1525" w:name="_Toc56772992"/>
      <w:bookmarkStart w:id="1526" w:name="_Toc64447621"/>
      <w:bookmarkStart w:id="1527" w:name="_Toc74152277"/>
      <w:bookmarkStart w:id="1528" w:name="_Toc88654130"/>
      <w:bookmarkStart w:id="1529" w:name="_Toc99056192"/>
      <w:bookmarkStart w:id="1530" w:name="_Toc99959125"/>
      <w:bookmarkStart w:id="1531" w:name="_Toc105612310"/>
      <w:bookmarkStart w:id="1532" w:name="_Toc106109526"/>
      <w:bookmarkStart w:id="1533" w:name="_Toc112766418"/>
      <w:bookmarkStart w:id="1534" w:name="_Toc113379334"/>
      <w:bookmarkStart w:id="1535" w:name="_Toc120091887"/>
      <w:bookmarkStart w:id="1536" w:name="_Toc191543916"/>
      <w:bookmarkEnd w:id="1522"/>
      <w:r w:rsidRPr="002571EA">
        <w:t>8.</w:t>
      </w:r>
      <w:r>
        <w:t>5</w:t>
      </w:r>
      <w:r w:rsidRPr="002571EA">
        <w:t>.</w:t>
      </w:r>
      <w:r>
        <w:t>3</w:t>
      </w:r>
      <w:r w:rsidRPr="002571EA">
        <w:t>.2</w:t>
      </w:r>
      <w:r w:rsidRPr="002571EA">
        <w:tab/>
        <w:t>Successful Operation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1pt;height:102.85pt" o:ole="">
            <v:imagedata r:id="rId64" o:title=""/>
          </v:shape>
          <o:OLEObject Type="Embed" ProgID="Word.Picture.8" ShapeID="_x0000_i1051" DrawAspect="Content" ObjectID="_1802156669"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37" w:name="_Toc478159731"/>
      <w:bookmarkStart w:id="1538" w:name="_Toc51775971"/>
      <w:bookmarkStart w:id="1539" w:name="_Toc56772993"/>
      <w:bookmarkStart w:id="1540" w:name="_Toc64447622"/>
      <w:bookmarkStart w:id="1541" w:name="_Toc74152278"/>
      <w:bookmarkStart w:id="1542"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43" w:name="_Toc99056193"/>
      <w:bookmarkStart w:id="1544"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45" w:name="_Hlk103591661"/>
      <w:r w:rsidRPr="00CC0389">
        <w:rPr>
          <w:rFonts w:eastAsia="SimSun"/>
          <w:i/>
          <w:iCs/>
          <w:lang w:val="en-US"/>
        </w:rPr>
        <w:t>Measurement Characteristics Request Indicator</w:t>
      </w:r>
      <w:r w:rsidRPr="00CC0389">
        <w:rPr>
          <w:rFonts w:eastAsia="SimSun"/>
          <w:lang w:val="en-US"/>
        </w:rPr>
        <w:t xml:space="preserve"> </w:t>
      </w:r>
      <w:bookmarkEnd w:id="1545"/>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46" w:name="_Toc105612311"/>
      <w:bookmarkStart w:id="1547"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48" w:name="_CR8_5_3_3"/>
      <w:bookmarkStart w:id="1549" w:name="_Toc112766419"/>
      <w:bookmarkStart w:id="1550" w:name="_Toc113379335"/>
      <w:bookmarkStart w:id="1551" w:name="_Toc120091888"/>
      <w:bookmarkStart w:id="1552" w:name="_Toc191543917"/>
      <w:bookmarkEnd w:id="1548"/>
      <w:r w:rsidRPr="002571EA">
        <w:t>8.</w:t>
      </w:r>
      <w:r>
        <w:t>5</w:t>
      </w:r>
      <w:r w:rsidRPr="002571EA">
        <w:t>.</w:t>
      </w:r>
      <w:r>
        <w:t>3</w:t>
      </w:r>
      <w:r w:rsidRPr="002571EA">
        <w:t>.3</w:t>
      </w:r>
      <w:r w:rsidRPr="002571EA">
        <w:tab/>
        <w:t>Unsuccessful Operation</w:t>
      </w:r>
      <w:bookmarkEnd w:id="1537"/>
      <w:bookmarkEnd w:id="1538"/>
      <w:bookmarkEnd w:id="1539"/>
      <w:bookmarkEnd w:id="1540"/>
      <w:bookmarkEnd w:id="1541"/>
      <w:bookmarkEnd w:id="1542"/>
      <w:bookmarkEnd w:id="1543"/>
      <w:bookmarkEnd w:id="1544"/>
      <w:bookmarkEnd w:id="1546"/>
      <w:bookmarkEnd w:id="1547"/>
      <w:bookmarkEnd w:id="1549"/>
      <w:bookmarkEnd w:id="1550"/>
      <w:bookmarkEnd w:id="1551"/>
      <w:bookmarkEnd w:id="1552"/>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53" w:name="_CR8_5_3_4"/>
      <w:bookmarkStart w:id="1554" w:name="_Toc478159732"/>
      <w:bookmarkStart w:id="1555" w:name="_Toc51775972"/>
      <w:bookmarkStart w:id="1556" w:name="_Toc56772994"/>
      <w:bookmarkStart w:id="1557" w:name="_Toc64447623"/>
      <w:bookmarkStart w:id="1558" w:name="_Toc74152279"/>
      <w:bookmarkStart w:id="1559" w:name="_Toc88654132"/>
      <w:bookmarkStart w:id="1560" w:name="_Toc99056194"/>
      <w:bookmarkStart w:id="1561" w:name="_Toc99959127"/>
      <w:bookmarkStart w:id="1562" w:name="_Toc105612312"/>
      <w:bookmarkStart w:id="1563" w:name="_Toc106109528"/>
      <w:bookmarkStart w:id="1564" w:name="_Toc112766420"/>
      <w:bookmarkStart w:id="1565" w:name="_Toc113379336"/>
      <w:bookmarkStart w:id="1566" w:name="_Toc120091889"/>
      <w:bookmarkStart w:id="1567" w:name="_Toc191543918"/>
      <w:bookmarkEnd w:id="1553"/>
      <w:r w:rsidRPr="002571EA">
        <w:t>8.</w:t>
      </w:r>
      <w:r>
        <w:t>5</w:t>
      </w:r>
      <w:r w:rsidRPr="002571EA">
        <w:t>.</w:t>
      </w:r>
      <w:r>
        <w:t>3</w:t>
      </w:r>
      <w:r w:rsidRPr="002571EA">
        <w:t>.4</w:t>
      </w:r>
      <w:r w:rsidRPr="002571EA">
        <w:tab/>
        <w:t>Abnormal Conditions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68" w:name="_CR8_5_4"/>
      <w:bookmarkStart w:id="1569" w:name="_Toc478159733"/>
      <w:bookmarkStart w:id="1570" w:name="_Toc51775973"/>
      <w:bookmarkStart w:id="1571" w:name="_Toc56772995"/>
      <w:bookmarkStart w:id="1572" w:name="_Toc64447624"/>
      <w:bookmarkStart w:id="1573" w:name="_Toc74152280"/>
      <w:bookmarkStart w:id="1574" w:name="_Toc88654133"/>
      <w:bookmarkStart w:id="1575" w:name="_Toc99056195"/>
      <w:bookmarkStart w:id="1576" w:name="_Toc99959128"/>
      <w:bookmarkStart w:id="1577" w:name="_Toc105612313"/>
      <w:bookmarkStart w:id="1578" w:name="_Toc106109529"/>
      <w:bookmarkStart w:id="1579" w:name="_Toc112766421"/>
      <w:bookmarkStart w:id="1580" w:name="_Toc113379337"/>
      <w:bookmarkStart w:id="1581" w:name="_Toc120091890"/>
      <w:bookmarkStart w:id="1582" w:name="_Toc191543919"/>
      <w:bookmarkEnd w:id="1568"/>
      <w:r w:rsidRPr="002571EA">
        <w:t>8.</w:t>
      </w:r>
      <w:r>
        <w:t>5</w:t>
      </w:r>
      <w:r w:rsidRPr="002571EA">
        <w:t>.</w:t>
      </w:r>
      <w:r>
        <w:t>4</w:t>
      </w:r>
      <w:r w:rsidRPr="002571EA">
        <w:tab/>
        <w:t>Measurement Abort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BCDFEBC" w14:textId="77777777" w:rsidR="00125019" w:rsidRPr="002571EA" w:rsidRDefault="00125019" w:rsidP="00125019">
      <w:pPr>
        <w:pStyle w:val="Heading4"/>
      </w:pPr>
      <w:bookmarkStart w:id="1583" w:name="_CR8_5_4_1"/>
      <w:bookmarkStart w:id="1584" w:name="_Toc478159734"/>
      <w:bookmarkStart w:id="1585" w:name="_Toc51775974"/>
      <w:bookmarkStart w:id="1586" w:name="_Toc56772996"/>
      <w:bookmarkStart w:id="1587" w:name="_Toc64447625"/>
      <w:bookmarkStart w:id="1588" w:name="_Toc74152281"/>
      <w:bookmarkStart w:id="1589" w:name="_Toc88654134"/>
      <w:bookmarkStart w:id="1590" w:name="_Toc99056196"/>
      <w:bookmarkStart w:id="1591" w:name="_Toc99959129"/>
      <w:bookmarkStart w:id="1592" w:name="_Toc105612314"/>
      <w:bookmarkStart w:id="1593" w:name="_Toc106109530"/>
      <w:bookmarkStart w:id="1594" w:name="_Toc112766422"/>
      <w:bookmarkStart w:id="1595" w:name="_Toc113379338"/>
      <w:bookmarkStart w:id="1596" w:name="_Toc120091891"/>
      <w:bookmarkStart w:id="1597" w:name="_Toc191543920"/>
      <w:bookmarkEnd w:id="1583"/>
      <w:r w:rsidRPr="002571EA">
        <w:t>8.</w:t>
      </w:r>
      <w:r>
        <w:t>5</w:t>
      </w:r>
      <w:r w:rsidRPr="002571EA">
        <w:t>.</w:t>
      </w:r>
      <w:r>
        <w:t>4</w:t>
      </w:r>
      <w:r w:rsidRPr="002571EA">
        <w:t>.1</w:t>
      </w:r>
      <w:r w:rsidRPr="002571EA">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598" w:name="_CR8_5_4_2"/>
      <w:bookmarkStart w:id="1599" w:name="_Toc478159735"/>
      <w:bookmarkStart w:id="1600" w:name="_Toc51775975"/>
      <w:bookmarkStart w:id="1601" w:name="_Toc56772997"/>
      <w:bookmarkStart w:id="1602" w:name="_Toc64447626"/>
      <w:bookmarkStart w:id="1603" w:name="_Toc74152282"/>
      <w:bookmarkStart w:id="1604" w:name="_Toc88654135"/>
      <w:bookmarkStart w:id="1605" w:name="_Toc99056197"/>
      <w:bookmarkStart w:id="1606" w:name="_Toc99959130"/>
      <w:bookmarkStart w:id="1607" w:name="_Toc105612315"/>
      <w:bookmarkStart w:id="1608" w:name="_Toc106109531"/>
      <w:bookmarkStart w:id="1609" w:name="_Toc112766423"/>
      <w:bookmarkStart w:id="1610" w:name="_Toc113379339"/>
      <w:bookmarkStart w:id="1611" w:name="_Toc120091892"/>
      <w:bookmarkStart w:id="1612" w:name="_Toc191543921"/>
      <w:bookmarkEnd w:id="1598"/>
      <w:r w:rsidRPr="002571EA">
        <w:t>8.</w:t>
      </w:r>
      <w:r>
        <w:t>5</w:t>
      </w:r>
      <w:r w:rsidRPr="002571EA">
        <w:t>.</w:t>
      </w:r>
      <w:r>
        <w:t>4</w:t>
      </w:r>
      <w:r w:rsidRPr="002571EA">
        <w:t>.2</w:t>
      </w:r>
      <w:r w:rsidRPr="002571EA">
        <w:tab/>
        <w:t>Successful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bookmarkStart w:id="1613" w:name="_MON_1634548733"/>
    <w:bookmarkEnd w:id="1613"/>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1pt;height:102.85pt" o:ole="">
            <v:imagedata r:id="rId66" o:title=""/>
          </v:shape>
          <o:OLEObject Type="Embed" ProgID="Word.Picture.8" ShapeID="_x0000_i1052" DrawAspect="Content" ObjectID="_1802156670"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14" w:name="_CR8_5_4_3"/>
      <w:bookmarkStart w:id="1615" w:name="_Toc478159736"/>
      <w:bookmarkStart w:id="1616" w:name="_Toc51775976"/>
      <w:bookmarkStart w:id="1617" w:name="_Toc56772998"/>
      <w:bookmarkStart w:id="1618" w:name="_Toc64447627"/>
      <w:bookmarkStart w:id="1619" w:name="_Toc74152283"/>
      <w:bookmarkStart w:id="1620" w:name="_Toc88654136"/>
      <w:bookmarkStart w:id="1621" w:name="_Toc99056198"/>
      <w:bookmarkStart w:id="1622" w:name="_Toc99959131"/>
      <w:bookmarkStart w:id="1623" w:name="_Toc105612316"/>
      <w:bookmarkStart w:id="1624" w:name="_Toc106109532"/>
      <w:bookmarkStart w:id="1625" w:name="_Toc112766424"/>
      <w:bookmarkStart w:id="1626" w:name="_Toc113379340"/>
      <w:bookmarkStart w:id="1627" w:name="_Toc120091893"/>
      <w:bookmarkStart w:id="1628" w:name="_Toc191543922"/>
      <w:bookmarkEnd w:id="1614"/>
      <w:r w:rsidRPr="002571EA">
        <w:t>8.</w:t>
      </w:r>
      <w:r>
        <w:t>5</w:t>
      </w:r>
      <w:r w:rsidRPr="002571EA">
        <w:t>.</w:t>
      </w:r>
      <w:r>
        <w:t>4</w:t>
      </w:r>
      <w:r w:rsidRPr="002571EA">
        <w:t>.3</w:t>
      </w:r>
      <w:r w:rsidRPr="002571EA">
        <w:tab/>
        <w:t>Unsuccessful Operation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29" w:name="_CR8_5_4_4"/>
      <w:bookmarkStart w:id="1630" w:name="_Toc478159737"/>
      <w:bookmarkStart w:id="1631" w:name="_Toc51775977"/>
      <w:bookmarkStart w:id="1632" w:name="_Toc56772999"/>
      <w:bookmarkStart w:id="1633" w:name="_Toc64447628"/>
      <w:bookmarkStart w:id="1634" w:name="_Toc74152284"/>
      <w:bookmarkStart w:id="1635" w:name="_Toc88654137"/>
      <w:bookmarkStart w:id="1636" w:name="_Toc99056199"/>
      <w:bookmarkStart w:id="1637" w:name="_Toc99959132"/>
      <w:bookmarkStart w:id="1638" w:name="_Toc105612317"/>
      <w:bookmarkStart w:id="1639" w:name="_Toc106109533"/>
      <w:bookmarkStart w:id="1640" w:name="_Toc112766425"/>
      <w:bookmarkStart w:id="1641" w:name="_Toc113379341"/>
      <w:bookmarkStart w:id="1642" w:name="_Toc120091894"/>
      <w:bookmarkStart w:id="1643" w:name="_Toc191543923"/>
      <w:bookmarkEnd w:id="1629"/>
      <w:r w:rsidRPr="002571EA">
        <w:t>8.</w:t>
      </w:r>
      <w:r>
        <w:t>5</w:t>
      </w:r>
      <w:r w:rsidRPr="002571EA">
        <w:t>.</w:t>
      </w:r>
      <w:r>
        <w:t>4</w:t>
      </w:r>
      <w:r w:rsidRPr="002571EA">
        <w:t>.4</w:t>
      </w:r>
      <w:r w:rsidRPr="002571EA">
        <w:tab/>
        <w:t>Abnormal Conditions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44" w:name="_CR8_5_5"/>
      <w:bookmarkStart w:id="1645" w:name="_Toc51775978"/>
      <w:bookmarkStart w:id="1646" w:name="_Toc56773000"/>
      <w:bookmarkStart w:id="1647" w:name="_Toc64447629"/>
      <w:bookmarkStart w:id="1648" w:name="_Toc74152285"/>
      <w:bookmarkStart w:id="1649" w:name="_Toc88654138"/>
      <w:bookmarkStart w:id="1650" w:name="_Toc99056200"/>
      <w:bookmarkStart w:id="1651" w:name="_Toc99959133"/>
      <w:bookmarkStart w:id="1652" w:name="_Toc105612318"/>
      <w:bookmarkStart w:id="1653" w:name="_Toc106109534"/>
      <w:bookmarkStart w:id="1654" w:name="_Toc112766426"/>
      <w:bookmarkStart w:id="1655" w:name="_Toc113379342"/>
      <w:bookmarkStart w:id="1656" w:name="_Toc120091895"/>
      <w:bookmarkStart w:id="1657" w:name="_Toc191543924"/>
      <w:bookmarkEnd w:id="1644"/>
      <w:r w:rsidRPr="002571EA">
        <w:t>8.</w:t>
      </w:r>
      <w:r>
        <w:t>5</w:t>
      </w:r>
      <w:r w:rsidRPr="002571EA">
        <w:t>.</w:t>
      </w:r>
      <w:r>
        <w:t>5</w:t>
      </w:r>
      <w:r w:rsidRPr="002571EA">
        <w:tab/>
        <w:t>Measurement</w:t>
      </w:r>
      <w:r>
        <w:t xml:space="preserve"> Failure Indication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6554D70E" w14:textId="77777777" w:rsidR="00125019" w:rsidRPr="002571EA" w:rsidRDefault="00125019" w:rsidP="00125019">
      <w:pPr>
        <w:pStyle w:val="Heading4"/>
      </w:pPr>
      <w:bookmarkStart w:id="1658" w:name="_CR8_5_5_1"/>
      <w:bookmarkStart w:id="1659" w:name="_Toc51775979"/>
      <w:bookmarkStart w:id="1660" w:name="_Toc56773001"/>
      <w:bookmarkStart w:id="1661" w:name="_Toc64447630"/>
      <w:bookmarkStart w:id="1662" w:name="_Toc74152286"/>
      <w:bookmarkStart w:id="1663" w:name="_Toc88654139"/>
      <w:bookmarkStart w:id="1664" w:name="_Toc99056201"/>
      <w:bookmarkStart w:id="1665" w:name="_Toc99959134"/>
      <w:bookmarkStart w:id="1666" w:name="_Toc105612319"/>
      <w:bookmarkStart w:id="1667" w:name="_Toc106109535"/>
      <w:bookmarkStart w:id="1668" w:name="_Toc112766427"/>
      <w:bookmarkStart w:id="1669" w:name="_Toc113379343"/>
      <w:bookmarkStart w:id="1670" w:name="_Toc120091896"/>
      <w:bookmarkStart w:id="1671" w:name="_Toc191543925"/>
      <w:bookmarkEnd w:id="1658"/>
      <w:r w:rsidRPr="002571EA">
        <w:t>8.</w:t>
      </w:r>
      <w:r>
        <w:t>5</w:t>
      </w:r>
      <w:r w:rsidRPr="002571EA">
        <w:t>.</w:t>
      </w:r>
      <w:r>
        <w:t>5</w:t>
      </w:r>
      <w:r w:rsidRPr="002571EA">
        <w:t>.1</w:t>
      </w:r>
      <w:r w:rsidRPr="002571EA">
        <w:tab/>
        <w:t>General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72" w:name="_CR8_5_5_2"/>
      <w:bookmarkStart w:id="1673" w:name="_Toc51775980"/>
      <w:bookmarkStart w:id="1674" w:name="_Toc56773002"/>
      <w:bookmarkStart w:id="1675" w:name="_Toc64447631"/>
      <w:bookmarkStart w:id="1676" w:name="_Toc74152287"/>
      <w:bookmarkStart w:id="1677" w:name="_Toc88654140"/>
      <w:bookmarkStart w:id="1678" w:name="_Toc99056202"/>
      <w:bookmarkStart w:id="1679" w:name="_Toc99959135"/>
      <w:bookmarkStart w:id="1680" w:name="_Toc105612320"/>
      <w:bookmarkStart w:id="1681" w:name="_Toc106109536"/>
      <w:bookmarkStart w:id="1682" w:name="_Toc112766428"/>
      <w:bookmarkStart w:id="1683" w:name="_Toc113379344"/>
      <w:bookmarkStart w:id="1684" w:name="_Toc120091897"/>
      <w:bookmarkStart w:id="1685" w:name="_Toc191543926"/>
      <w:bookmarkEnd w:id="1672"/>
      <w:r w:rsidRPr="002571EA">
        <w:lastRenderedPageBreak/>
        <w:t>8.</w:t>
      </w:r>
      <w:r>
        <w:t>5</w:t>
      </w:r>
      <w:r w:rsidRPr="002571EA">
        <w:t>.</w:t>
      </w:r>
      <w:r>
        <w:t>5</w:t>
      </w:r>
      <w:r w:rsidRPr="002571EA">
        <w:t>.2</w:t>
      </w:r>
      <w:r w:rsidRPr="002571EA">
        <w:tab/>
        <w:t>Successful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bookmarkStart w:id="1686" w:name="_MON_1634550742"/>
    <w:bookmarkEnd w:id="1686"/>
    <w:p w14:paraId="52F7610E" w14:textId="77777777" w:rsidR="00125019" w:rsidRPr="002571EA" w:rsidRDefault="00125019" w:rsidP="00125019">
      <w:pPr>
        <w:pStyle w:val="TH"/>
      </w:pPr>
      <w:r w:rsidRPr="00707B3F">
        <w:rPr>
          <w:noProof/>
        </w:rPr>
        <w:object w:dxaOrig="6597" w:dyaOrig="2130" w14:anchorId="6CBED1EC">
          <v:shape id="_x0000_i1053" type="#_x0000_t75" style="width:315.1pt;height:102.85pt" o:ole="">
            <v:imagedata r:id="rId68" o:title=""/>
          </v:shape>
          <o:OLEObject Type="Embed" ProgID="Word.Picture.8" ShapeID="_x0000_i1053" DrawAspect="Content" ObjectID="_1802156671"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687" w:name="_CR8_5_5_3"/>
      <w:bookmarkStart w:id="1688" w:name="_Toc105612321"/>
      <w:bookmarkStart w:id="1689" w:name="_Toc106109537"/>
      <w:bookmarkStart w:id="1690" w:name="_Toc112766429"/>
      <w:bookmarkStart w:id="1691" w:name="_Toc113379345"/>
      <w:bookmarkStart w:id="1692" w:name="_Toc120091898"/>
      <w:bookmarkStart w:id="1693" w:name="_Toc51775981"/>
      <w:bookmarkStart w:id="1694" w:name="_Toc56773003"/>
      <w:bookmarkStart w:id="1695" w:name="_Toc64447632"/>
      <w:bookmarkStart w:id="1696" w:name="_Toc74152288"/>
      <w:bookmarkStart w:id="1697" w:name="_Toc88654141"/>
      <w:bookmarkStart w:id="1698" w:name="_Toc99056203"/>
      <w:bookmarkStart w:id="1699" w:name="_Toc99959136"/>
      <w:bookmarkStart w:id="1700" w:name="_Toc191543927"/>
      <w:bookmarkEnd w:id="1687"/>
      <w:r w:rsidRPr="00870814">
        <w:t>8.</w:t>
      </w:r>
      <w:r>
        <w:t>5</w:t>
      </w:r>
      <w:r w:rsidRPr="00870814">
        <w:t>.</w:t>
      </w:r>
      <w:r>
        <w:t>5</w:t>
      </w:r>
      <w:r w:rsidRPr="00870814">
        <w:t>.</w:t>
      </w:r>
      <w:r>
        <w:t>3</w:t>
      </w:r>
      <w:r w:rsidRPr="00870814">
        <w:tab/>
        <w:t>Abnormal Conditions</w:t>
      </w:r>
      <w:bookmarkEnd w:id="1688"/>
      <w:bookmarkEnd w:id="1689"/>
      <w:bookmarkEnd w:id="1690"/>
      <w:bookmarkEnd w:id="1691"/>
      <w:bookmarkEnd w:id="1692"/>
      <w:bookmarkEnd w:id="1700"/>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01" w:name="_CR9"/>
      <w:bookmarkStart w:id="1702" w:name="_Toc105612322"/>
      <w:bookmarkStart w:id="1703" w:name="_Toc106109538"/>
      <w:bookmarkStart w:id="1704" w:name="_Toc112766430"/>
      <w:bookmarkStart w:id="1705" w:name="_Toc113379346"/>
      <w:bookmarkStart w:id="1706" w:name="_Toc120091899"/>
      <w:bookmarkStart w:id="1707" w:name="_Toc191543928"/>
      <w:bookmarkEnd w:id="1701"/>
      <w:r w:rsidRPr="00707B3F">
        <w:rPr>
          <w:noProof/>
        </w:rPr>
        <w:t>9</w:t>
      </w:r>
      <w:r w:rsidRPr="00707B3F">
        <w:rPr>
          <w:noProof/>
        </w:rPr>
        <w:tab/>
        <w:t>Elements for NRPPa Communication</w:t>
      </w:r>
      <w:bookmarkEnd w:id="1246"/>
      <w:bookmarkEnd w:id="1693"/>
      <w:bookmarkEnd w:id="1694"/>
      <w:bookmarkEnd w:id="1695"/>
      <w:bookmarkEnd w:id="1696"/>
      <w:bookmarkEnd w:id="1697"/>
      <w:bookmarkEnd w:id="1698"/>
      <w:bookmarkEnd w:id="1699"/>
      <w:bookmarkEnd w:id="1702"/>
      <w:bookmarkEnd w:id="1703"/>
      <w:bookmarkEnd w:id="1704"/>
      <w:bookmarkEnd w:id="1705"/>
      <w:bookmarkEnd w:id="1706"/>
      <w:bookmarkEnd w:id="1707"/>
    </w:p>
    <w:p w14:paraId="4EB89549" w14:textId="77777777" w:rsidR="00FC46E8" w:rsidRPr="00707B3F" w:rsidRDefault="00FC46E8" w:rsidP="00FC46E8">
      <w:pPr>
        <w:pStyle w:val="Heading2"/>
        <w:rPr>
          <w:noProof/>
        </w:rPr>
      </w:pPr>
      <w:bookmarkStart w:id="1708" w:name="_CR9_0"/>
      <w:bookmarkStart w:id="1709" w:name="_Toc534903065"/>
      <w:bookmarkStart w:id="1710" w:name="_Toc51775982"/>
      <w:bookmarkStart w:id="1711" w:name="_Toc56773004"/>
      <w:bookmarkStart w:id="1712" w:name="_Toc64447633"/>
      <w:bookmarkStart w:id="1713" w:name="_Toc74152289"/>
      <w:bookmarkStart w:id="1714" w:name="_Toc88654142"/>
      <w:bookmarkStart w:id="1715" w:name="_Toc99056204"/>
      <w:bookmarkStart w:id="1716" w:name="_Toc99959137"/>
      <w:bookmarkStart w:id="1717" w:name="_Toc105612323"/>
      <w:bookmarkStart w:id="1718" w:name="_Toc106109539"/>
      <w:bookmarkStart w:id="1719" w:name="_Toc112766431"/>
      <w:bookmarkStart w:id="1720" w:name="_Toc113379347"/>
      <w:bookmarkStart w:id="1721" w:name="_Toc120091900"/>
      <w:bookmarkStart w:id="1722" w:name="_Toc191543929"/>
      <w:bookmarkEnd w:id="1708"/>
      <w:r w:rsidRPr="00707B3F">
        <w:rPr>
          <w:noProof/>
        </w:rPr>
        <w:t>9.0</w:t>
      </w:r>
      <w:r w:rsidRPr="00707B3F">
        <w:rPr>
          <w:noProof/>
        </w:rPr>
        <w:tab/>
        <w:t>General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23" w:name="_CR9_1"/>
      <w:bookmarkStart w:id="1724" w:name="_Toc534903066"/>
      <w:bookmarkStart w:id="1725" w:name="_Toc51775983"/>
      <w:bookmarkStart w:id="1726" w:name="_Toc56773005"/>
      <w:bookmarkStart w:id="1727" w:name="_Toc64447634"/>
      <w:bookmarkStart w:id="1728" w:name="_Toc74152290"/>
      <w:bookmarkStart w:id="1729" w:name="_Toc88654143"/>
      <w:bookmarkStart w:id="1730" w:name="_Toc99056205"/>
      <w:bookmarkStart w:id="1731" w:name="_Toc99959138"/>
      <w:bookmarkStart w:id="1732" w:name="_Toc105612324"/>
      <w:bookmarkStart w:id="1733" w:name="_Toc106109540"/>
      <w:bookmarkStart w:id="1734" w:name="_Toc112766432"/>
      <w:bookmarkStart w:id="1735" w:name="_Toc113379348"/>
      <w:bookmarkStart w:id="1736" w:name="_Toc120091901"/>
      <w:bookmarkStart w:id="1737" w:name="_Toc191543930"/>
      <w:bookmarkEnd w:id="1723"/>
      <w:r w:rsidRPr="00707B3F">
        <w:rPr>
          <w:noProof/>
        </w:rPr>
        <w:t>9.1</w:t>
      </w:r>
      <w:r w:rsidRPr="00707B3F">
        <w:rPr>
          <w:noProof/>
        </w:rPr>
        <w:tab/>
        <w:t>Message Functional Definition and Content</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1DAEC6F" w14:textId="77777777" w:rsidR="00FC46E8" w:rsidRPr="00707B3F" w:rsidRDefault="00FC46E8" w:rsidP="00FC46E8">
      <w:pPr>
        <w:pStyle w:val="Heading3"/>
        <w:rPr>
          <w:noProof/>
        </w:rPr>
      </w:pPr>
      <w:bookmarkStart w:id="1738" w:name="_CR9_1_1"/>
      <w:bookmarkStart w:id="1739" w:name="_Toc534903067"/>
      <w:bookmarkStart w:id="1740" w:name="_Toc51775984"/>
      <w:bookmarkStart w:id="1741" w:name="_Toc56773006"/>
      <w:bookmarkStart w:id="1742" w:name="_Toc64447635"/>
      <w:bookmarkStart w:id="1743" w:name="_Toc74152291"/>
      <w:bookmarkStart w:id="1744" w:name="_Toc88654144"/>
      <w:bookmarkStart w:id="1745" w:name="_Toc99056206"/>
      <w:bookmarkStart w:id="1746" w:name="_Toc99959139"/>
      <w:bookmarkStart w:id="1747" w:name="_Toc105612325"/>
      <w:bookmarkStart w:id="1748" w:name="_Toc106109541"/>
      <w:bookmarkStart w:id="1749" w:name="_Toc112766433"/>
      <w:bookmarkStart w:id="1750" w:name="_Toc113379349"/>
      <w:bookmarkStart w:id="1751" w:name="_Toc120091902"/>
      <w:bookmarkStart w:id="1752" w:name="_Toc191543931"/>
      <w:bookmarkEnd w:id="1738"/>
      <w:r w:rsidRPr="00707B3F">
        <w:rPr>
          <w:noProof/>
        </w:rPr>
        <w:t>9.1.1</w:t>
      </w:r>
      <w:r w:rsidRPr="00707B3F">
        <w:rPr>
          <w:noProof/>
        </w:rPr>
        <w:tab/>
        <w:t>Messages for Location Information Transfer Procedures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6AD38FD" w14:textId="77777777" w:rsidR="00104B83" w:rsidRPr="00707B3F" w:rsidRDefault="00104B83" w:rsidP="00104B83">
      <w:pPr>
        <w:pStyle w:val="Heading4"/>
        <w:rPr>
          <w:noProof/>
        </w:rPr>
      </w:pPr>
      <w:bookmarkStart w:id="1753" w:name="_CR9_1_1_1"/>
      <w:bookmarkStart w:id="1754" w:name="_Toc534903068"/>
      <w:bookmarkStart w:id="1755" w:name="_Toc51775985"/>
      <w:bookmarkStart w:id="1756" w:name="_Toc56773007"/>
      <w:bookmarkStart w:id="1757" w:name="_Toc64447636"/>
      <w:bookmarkStart w:id="1758" w:name="_Toc74152292"/>
      <w:bookmarkStart w:id="1759" w:name="_Toc88654145"/>
      <w:bookmarkStart w:id="1760" w:name="_Toc99056207"/>
      <w:bookmarkStart w:id="1761" w:name="_Toc99959140"/>
      <w:bookmarkStart w:id="1762" w:name="_Toc105612326"/>
      <w:bookmarkStart w:id="1763" w:name="_Toc106109542"/>
      <w:bookmarkStart w:id="1764" w:name="_Toc112766434"/>
      <w:bookmarkStart w:id="1765" w:name="_Toc113379350"/>
      <w:bookmarkStart w:id="1766" w:name="_Toc120091903"/>
      <w:bookmarkStart w:id="1767" w:name="_Toc191543932"/>
      <w:bookmarkEnd w:id="1753"/>
      <w:r w:rsidRPr="00707B3F">
        <w:rPr>
          <w:noProof/>
        </w:rPr>
        <w:t>9.1.1.1</w:t>
      </w:r>
      <w:r w:rsidRPr="00707B3F">
        <w:rPr>
          <w:noProof/>
        </w:rPr>
        <w:tab/>
        <w:t>E-CID MEASUREMENT INITIATION REQUEST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68" w:name="_CR9_1_1_2"/>
      <w:bookmarkStart w:id="1769" w:name="_Toc534903069"/>
      <w:bookmarkStart w:id="1770" w:name="_Toc51775986"/>
      <w:bookmarkStart w:id="1771" w:name="_Toc56773008"/>
      <w:bookmarkStart w:id="1772" w:name="_Toc64447637"/>
      <w:bookmarkStart w:id="1773" w:name="_Toc74152293"/>
      <w:bookmarkStart w:id="1774" w:name="_Toc88654146"/>
      <w:bookmarkStart w:id="1775" w:name="_Toc99056208"/>
      <w:bookmarkStart w:id="1776" w:name="_Toc99959141"/>
      <w:bookmarkStart w:id="1777" w:name="_Toc105612327"/>
      <w:bookmarkStart w:id="1778" w:name="_Toc106109543"/>
      <w:bookmarkStart w:id="1779" w:name="_Toc112766435"/>
      <w:bookmarkStart w:id="1780" w:name="_Toc113379351"/>
      <w:bookmarkStart w:id="1781" w:name="_Toc120091904"/>
      <w:bookmarkStart w:id="1782" w:name="_Toc191543933"/>
      <w:bookmarkEnd w:id="1768"/>
      <w:r w:rsidRPr="00707B3F">
        <w:rPr>
          <w:noProof/>
        </w:rPr>
        <w:t>9.1.1.2</w:t>
      </w:r>
      <w:r w:rsidRPr="00707B3F">
        <w:rPr>
          <w:noProof/>
        </w:rPr>
        <w:tab/>
        <w:t>E-CID MEASUREMENT INITIATION RESPONSE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83" w:name="_CR9_1_1_3"/>
      <w:bookmarkStart w:id="1784" w:name="_Toc534903070"/>
      <w:bookmarkStart w:id="1785" w:name="_Toc51775987"/>
      <w:bookmarkStart w:id="1786" w:name="_Toc56773009"/>
      <w:bookmarkStart w:id="1787" w:name="_Toc64447638"/>
      <w:bookmarkStart w:id="1788" w:name="_Toc74152294"/>
      <w:bookmarkStart w:id="1789" w:name="_Toc88654147"/>
      <w:bookmarkStart w:id="1790" w:name="_Toc99056209"/>
      <w:bookmarkStart w:id="1791" w:name="_Toc99959142"/>
      <w:bookmarkStart w:id="1792" w:name="_Toc105612328"/>
      <w:bookmarkStart w:id="1793" w:name="_Toc106109544"/>
      <w:bookmarkStart w:id="1794" w:name="_Toc112766436"/>
      <w:bookmarkStart w:id="1795" w:name="_Toc113379352"/>
      <w:bookmarkStart w:id="1796" w:name="_Toc120091905"/>
      <w:bookmarkStart w:id="1797" w:name="_Toc191543934"/>
      <w:bookmarkEnd w:id="1783"/>
      <w:r w:rsidRPr="00707B3F">
        <w:rPr>
          <w:noProof/>
        </w:rPr>
        <w:t>9.1.1.3</w:t>
      </w:r>
      <w:r w:rsidRPr="00707B3F">
        <w:rPr>
          <w:noProof/>
        </w:rPr>
        <w:tab/>
        <w:t>E-CID MEASUREMENT INITIATION FAILURE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798" w:name="_CR9_1_1_4"/>
      <w:bookmarkStart w:id="1799" w:name="_Toc534903071"/>
      <w:bookmarkStart w:id="1800" w:name="_Toc51775988"/>
      <w:bookmarkStart w:id="1801" w:name="_Toc56773010"/>
      <w:bookmarkStart w:id="1802" w:name="_Toc64447639"/>
      <w:bookmarkStart w:id="1803" w:name="_Toc74152295"/>
      <w:bookmarkStart w:id="1804" w:name="_Toc88654148"/>
      <w:bookmarkStart w:id="1805" w:name="_Toc99056210"/>
      <w:bookmarkStart w:id="1806" w:name="_Toc99959143"/>
      <w:bookmarkStart w:id="1807" w:name="_Toc105612329"/>
      <w:bookmarkStart w:id="1808" w:name="_Toc106109545"/>
      <w:bookmarkStart w:id="1809" w:name="_Toc112766437"/>
      <w:bookmarkStart w:id="1810" w:name="_Toc113379353"/>
      <w:bookmarkStart w:id="1811" w:name="_Toc120091906"/>
      <w:bookmarkStart w:id="1812" w:name="_Toc191543935"/>
      <w:bookmarkEnd w:id="1798"/>
      <w:r w:rsidRPr="00707B3F">
        <w:rPr>
          <w:noProof/>
        </w:rPr>
        <w:t>9.1.1.4</w:t>
      </w:r>
      <w:r w:rsidRPr="00707B3F">
        <w:rPr>
          <w:noProof/>
        </w:rPr>
        <w:tab/>
        <w:t>E-CID MEASUREMENT FAILURE INDICATION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13" w:name="_CR9_1_1_5"/>
      <w:bookmarkStart w:id="1814" w:name="_Toc534903072"/>
      <w:bookmarkStart w:id="1815" w:name="_Toc51775989"/>
      <w:bookmarkStart w:id="1816" w:name="_Toc56773011"/>
      <w:bookmarkStart w:id="1817" w:name="_Toc64447640"/>
      <w:bookmarkStart w:id="1818" w:name="_Toc74152296"/>
      <w:bookmarkStart w:id="1819" w:name="_Toc88654149"/>
      <w:bookmarkStart w:id="1820" w:name="_Toc99056211"/>
      <w:bookmarkStart w:id="1821" w:name="_Toc99959144"/>
      <w:bookmarkStart w:id="1822" w:name="_Toc105612330"/>
      <w:bookmarkStart w:id="1823" w:name="_Toc106109546"/>
      <w:bookmarkStart w:id="1824" w:name="_Toc112766438"/>
      <w:bookmarkStart w:id="1825" w:name="_Toc113379354"/>
      <w:bookmarkStart w:id="1826" w:name="_Toc120091907"/>
      <w:bookmarkStart w:id="1827" w:name="_Toc191543936"/>
      <w:bookmarkEnd w:id="1813"/>
      <w:r w:rsidRPr="00707B3F">
        <w:rPr>
          <w:noProof/>
        </w:rPr>
        <w:t>9.1.1.5</w:t>
      </w:r>
      <w:r w:rsidRPr="00707B3F">
        <w:rPr>
          <w:noProof/>
        </w:rPr>
        <w:tab/>
        <w:t>E-CID MEASUREMENT REPORT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28" w:name="_CR9_1_1_6"/>
      <w:bookmarkStart w:id="1829" w:name="_Toc534903073"/>
      <w:bookmarkStart w:id="1830" w:name="_Toc51775990"/>
      <w:bookmarkStart w:id="1831" w:name="_Toc56773012"/>
      <w:bookmarkStart w:id="1832" w:name="_Toc64447641"/>
      <w:bookmarkStart w:id="1833" w:name="_Toc74152297"/>
      <w:bookmarkStart w:id="1834" w:name="_Toc88654150"/>
      <w:bookmarkStart w:id="1835" w:name="_Toc99056212"/>
      <w:bookmarkStart w:id="1836" w:name="_Toc99959145"/>
      <w:bookmarkStart w:id="1837" w:name="_Toc105612331"/>
      <w:bookmarkStart w:id="1838" w:name="_Toc106109547"/>
      <w:bookmarkStart w:id="1839" w:name="_Toc112766439"/>
      <w:bookmarkStart w:id="1840" w:name="_Toc113379355"/>
      <w:bookmarkStart w:id="1841" w:name="_Toc120091908"/>
      <w:bookmarkStart w:id="1842" w:name="_Toc191543937"/>
      <w:bookmarkEnd w:id="1828"/>
      <w:r w:rsidRPr="00707B3F">
        <w:rPr>
          <w:noProof/>
        </w:rPr>
        <w:t>9.1.1.6</w:t>
      </w:r>
      <w:r w:rsidRPr="00707B3F">
        <w:rPr>
          <w:noProof/>
        </w:rPr>
        <w:tab/>
        <w:t>E-CID MEASUREMENT TERMINATION COMMAND</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43" w:name="_CR9_1_1_7"/>
      <w:bookmarkStart w:id="1844" w:name="_Toc534903074"/>
      <w:bookmarkStart w:id="1845" w:name="_Toc51775991"/>
      <w:bookmarkStart w:id="1846" w:name="_Toc56773013"/>
      <w:bookmarkStart w:id="1847" w:name="_Toc64447642"/>
      <w:bookmarkStart w:id="1848" w:name="_Toc74152298"/>
      <w:bookmarkStart w:id="1849" w:name="_Toc88654151"/>
      <w:bookmarkStart w:id="1850" w:name="_Toc99056213"/>
      <w:bookmarkStart w:id="1851" w:name="_Toc99959146"/>
      <w:bookmarkStart w:id="1852" w:name="_Toc105612332"/>
      <w:bookmarkStart w:id="1853" w:name="_Toc106109548"/>
      <w:bookmarkStart w:id="1854" w:name="_Toc112766440"/>
      <w:bookmarkStart w:id="1855" w:name="_Toc113379356"/>
      <w:bookmarkStart w:id="1856" w:name="_Toc120091909"/>
      <w:bookmarkStart w:id="1857" w:name="_Toc191543938"/>
      <w:bookmarkEnd w:id="1843"/>
      <w:r w:rsidRPr="00707B3F">
        <w:rPr>
          <w:noProof/>
        </w:rPr>
        <w:t>9.1.1.7</w:t>
      </w:r>
      <w:r w:rsidRPr="00707B3F">
        <w:rPr>
          <w:noProof/>
        </w:rPr>
        <w:tab/>
        <w:t>OTDOA INFORMATION REQUEST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 xml:space="preserve">OTDOA Information </w:t>
            </w:r>
            <w:r w:rsidRPr="00D85DFE">
              <w:rPr>
                <w:b/>
                <w:bCs/>
                <w:noProof/>
              </w:rPr>
              <w:lastRenderedPageBreak/>
              <w:t>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 xml:space="preserve">1 .. </w:t>
            </w:r>
            <w:r w:rsidRPr="00D85DFE">
              <w:rPr>
                <w:i/>
                <w:iCs/>
                <w:noProof/>
              </w:rPr>
              <w:lastRenderedPageBreak/>
              <w:t>&lt;maxnoOTDOAtypes&gt;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58" w:name="_CR9_1_1_8"/>
      <w:bookmarkStart w:id="1859" w:name="_Toc534903075"/>
      <w:bookmarkStart w:id="1860" w:name="_Toc51775992"/>
      <w:bookmarkStart w:id="1861" w:name="_Toc56773014"/>
      <w:bookmarkStart w:id="1862" w:name="_Toc64447643"/>
      <w:bookmarkStart w:id="1863" w:name="_Toc74152299"/>
      <w:bookmarkStart w:id="1864" w:name="_Toc88654152"/>
      <w:bookmarkStart w:id="1865" w:name="_Toc99056214"/>
      <w:bookmarkStart w:id="1866" w:name="_Toc99959147"/>
      <w:bookmarkStart w:id="1867" w:name="_Toc105612333"/>
      <w:bookmarkStart w:id="1868" w:name="_Toc106109549"/>
      <w:bookmarkStart w:id="1869" w:name="_Toc112766441"/>
      <w:bookmarkStart w:id="1870" w:name="_Toc113379357"/>
      <w:bookmarkStart w:id="1871" w:name="_Toc120091910"/>
      <w:bookmarkStart w:id="1872" w:name="_Toc191543939"/>
      <w:bookmarkEnd w:id="1858"/>
      <w:r w:rsidRPr="00707B3F">
        <w:rPr>
          <w:noProof/>
        </w:rPr>
        <w:t>9.1.1.8</w:t>
      </w:r>
      <w:r w:rsidRPr="00707B3F">
        <w:rPr>
          <w:noProof/>
        </w:rPr>
        <w:tab/>
        <w:t>OTDOA INFORMATION RESPONSE</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73" w:name="_CR9_1_1_9"/>
      <w:bookmarkStart w:id="1874" w:name="_Toc534903076"/>
      <w:bookmarkStart w:id="1875" w:name="_Toc51775993"/>
      <w:bookmarkStart w:id="1876" w:name="_Toc56773015"/>
      <w:bookmarkStart w:id="1877" w:name="_Toc64447644"/>
      <w:bookmarkStart w:id="1878" w:name="_Toc74152300"/>
      <w:bookmarkStart w:id="1879" w:name="_Toc88654153"/>
      <w:bookmarkStart w:id="1880" w:name="_Toc99056215"/>
      <w:bookmarkStart w:id="1881" w:name="_Toc99959148"/>
      <w:bookmarkStart w:id="1882" w:name="_Toc105612334"/>
      <w:bookmarkStart w:id="1883" w:name="_Toc106109550"/>
      <w:bookmarkStart w:id="1884" w:name="_Toc112766442"/>
      <w:bookmarkStart w:id="1885" w:name="_Toc113379358"/>
      <w:bookmarkStart w:id="1886" w:name="_Toc120091911"/>
      <w:bookmarkStart w:id="1887" w:name="_Toc191543940"/>
      <w:bookmarkEnd w:id="1873"/>
      <w:r w:rsidRPr="00707B3F">
        <w:rPr>
          <w:noProof/>
        </w:rPr>
        <w:lastRenderedPageBreak/>
        <w:t>9.1.1.9</w:t>
      </w:r>
      <w:r w:rsidRPr="00707B3F">
        <w:rPr>
          <w:noProof/>
        </w:rPr>
        <w:tab/>
        <w:t>OTDOA INFORMATION FAILURE</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888" w:name="_CR9_1_1_10"/>
      <w:bookmarkStart w:id="1889" w:name="_Toc51775994"/>
      <w:bookmarkStart w:id="1890" w:name="_Toc56773016"/>
      <w:bookmarkStart w:id="1891" w:name="_Toc64447645"/>
      <w:bookmarkStart w:id="1892" w:name="_Toc74152301"/>
      <w:bookmarkStart w:id="1893" w:name="_Toc88654154"/>
      <w:bookmarkStart w:id="1894" w:name="_Toc99056216"/>
      <w:bookmarkStart w:id="1895" w:name="_Toc99959149"/>
      <w:bookmarkStart w:id="1896" w:name="_Toc105612335"/>
      <w:bookmarkStart w:id="1897" w:name="_Toc106109551"/>
      <w:bookmarkStart w:id="1898" w:name="_Toc112766443"/>
      <w:bookmarkStart w:id="1899" w:name="_Toc113379359"/>
      <w:bookmarkStart w:id="1900" w:name="_Toc120091912"/>
      <w:bookmarkStart w:id="1901" w:name="_Toc534903077"/>
      <w:bookmarkStart w:id="1902" w:name="_Toc191543941"/>
      <w:bookmarkEnd w:id="1888"/>
      <w:r w:rsidRPr="00707B3F">
        <w:rPr>
          <w:noProof/>
        </w:rPr>
        <w:t>9.1.1.</w:t>
      </w:r>
      <w:r>
        <w:rPr>
          <w:noProof/>
        </w:rPr>
        <w:t>10</w:t>
      </w:r>
      <w:r w:rsidRPr="00707B3F">
        <w:rPr>
          <w:noProof/>
        </w:rPr>
        <w:tab/>
      </w:r>
      <w:r>
        <w:rPr>
          <w:noProof/>
        </w:rPr>
        <w:t>POSITIONING</w:t>
      </w:r>
      <w:r w:rsidRPr="00707B3F">
        <w:rPr>
          <w:noProof/>
        </w:rPr>
        <w:t xml:space="preserve"> INFORMATION REQUEST</w:t>
      </w:r>
      <w:bookmarkEnd w:id="1889"/>
      <w:bookmarkEnd w:id="1890"/>
      <w:bookmarkEnd w:id="1891"/>
      <w:bookmarkEnd w:id="1892"/>
      <w:bookmarkEnd w:id="1893"/>
      <w:bookmarkEnd w:id="1894"/>
      <w:bookmarkEnd w:id="1895"/>
      <w:bookmarkEnd w:id="1896"/>
      <w:bookmarkEnd w:id="1897"/>
      <w:bookmarkEnd w:id="1898"/>
      <w:bookmarkEnd w:id="1899"/>
      <w:bookmarkEnd w:id="1900"/>
      <w:bookmarkEnd w:id="1902"/>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03" w:name="_CR9_1_1_11"/>
      <w:bookmarkStart w:id="1904" w:name="_Toc51775995"/>
      <w:bookmarkStart w:id="1905" w:name="_Toc56773017"/>
      <w:bookmarkStart w:id="1906" w:name="_Toc64447646"/>
      <w:bookmarkStart w:id="1907" w:name="_Toc74152302"/>
      <w:bookmarkStart w:id="1908" w:name="_Toc88654155"/>
      <w:bookmarkStart w:id="1909" w:name="_Toc99056217"/>
      <w:bookmarkStart w:id="1910" w:name="_Toc99959150"/>
      <w:bookmarkStart w:id="1911" w:name="_Toc105612336"/>
      <w:bookmarkStart w:id="1912" w:name="_Toc106109552"/>
      <w:bookmarkStart w:id="1913" w:name="_Toc112766444"/>
      <w:bookmarkStart w:id="1914" w:name="_Toc113379360"/>
      <w:bookmarkStart w:id="1915" w:name="_Toc120091913"/>
      <w:bookmarkStart w:id="1916" w:name="_Toc191543942"/>
      <w:bookmarkEnd w:id="1903"/>
      <w:r w:rsidRPr="00707B3F">
        <w:rPr>
          <w:noProof/>
        </w:rPr>
        <w:t>9.1.1.</w:t>
      </w:r>
      <w:r>
        <w:rPr>
          <w:noProof/>
        </w:rPr>
        <w:t>11</w:t>
      </w:r>
      <w:r w:rsidRPr="00707B3F">
        <w:rPr>
          <w:noProof/>
        </w:rPr>
        <w:tab/>
      </w:r>
      <w:r>
        <w:rPr>
          <w:noProof/>
        </w:rPr>
        <w:t>POSITIONING</w:t>
      </w:r>
      <w:r w:rsidRPr="00707B3F">
        <w:rPr>
          <w:noProof/>
        </w:rPr>
        <w:t xml:space="preserve"> INFORMATION RESPONSE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17" w:name="_Hlk50141307"/>
            <w:r>
              <w:rPr>
                <w:noProof/>
              </w:rPr>
              <w:t>SRS Configuration</w:t>
            </w:r>
            <w:bookmarkEnd w:id="1917"/>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18" w:name="_CR9_1_1_12"/>
      <w:bookmarkStart w:id="1919" w:name="_Toc51775996"/>
      <w:bookmarkStart w:id="1920" w:name="_Toc56773018"/>
      <w:bookmarkStart w:id="1921" w:name="_Toc64447647"/>
      <w:bookmarkStart w:id="1922" w:name="_Toc74152303"/>
      <w:bookmarkStart w:id="1923" w:name="_Toc88654156"/>
      <w:bookmarkStart w:id="1924" w:name="_Toc99056218"/>
      <w:bookmarkStart w:id="1925" w:name="_Toc99959151"/>
      <w:bookmarkStart w:id="1926" w:name="_Toc105612337"/>
      <w:bookmarkStart w:id="1927" w:name="_Toc106109553"/>
      <w:bookmarkStart w:id="1928" w:name="_Toc112766445"/>
      <w:bookmarkStart w:id="1929" w:name="_Toc113379361"/>
      <w:bookmarkStart w:id="1930" w:name="_Toc120091914"/>
      <w:bookmarkStart w:id="1931" w:name="_Toc191543943"/>
      <w:bookmarkEnd w:id="1918"/>
      <w:r w:rsidRPr="00707B3F">
        <w:rPr>
          <w:noProof/>
        </w:rPr>
        <w:t>9.1.1.</w:t>
      </w:r>
      <w:r>
        <w:rPr>
          <w:noProof/>
        </w:rPr>
        <w:t>12</w:t>
      </w:r>
      <w:r w:rsidRPr="00707B3F">
        <w:rPr>
          <w:noProof/>
        </w:rPr>
        <w:tab/>
      </w:r>
      <w:r>
        <w:rPr>
          <w:noProof/>
        </w:rPr>
        <w:t>POSITIONING</w:t>
      </w:r>
      <w:r w:rsidRPr="00707B3F">
        <w:rPr>
          <w:noProof/>
        </w:rPr>
        <w:t xml:space="preserve"> INFORMATION FAILURE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32" w:name="_CR9_1_1_13"/>
      <w:bookmarkStart w:id="1933" w:name="_Toc51775997"/>
      <w:bookmarkStart w:id="1934" w:name="_Toc56773019"/>
      <w:bookmarkStart w:id="1935" w:name="_Toc64447648"/>
      <w:bookmarkStart w:id="1936" w:name="_Toc74152304"/>
      <w:bookmarkStart w:id="1937" w:name="_Toc88654157"/>
      <w:bookmarkStart w:id="1938" w:name="_Toc99056219"/>
      <w:bookmarkStart w:id="1939" w:name="_Toc99959152"/>
      <w:bookmarkStart w:id="1940" w:name="_Toc105612338"/>
      <w:bookmarkStart w:id="1941" w:name="_Toc106109554"/>
      <w:bookmarkStart w:id="1942" w:name="_Toc112766446"/>
      <w:bookmarkStart w:id="1943" w:name="_Toc113379362"/>
      <w:bookmarkStart w:id="1944" w:name="_Toc120091915"/>
      <w:bookmarkStart w:id="1945" w:name="_Toc191543944"/>
      <w:bookmarkEnd w:id="19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46" w:name="_Toc51775998"/>
      <w:bookmarkStart w:id="1947" w:name="_Toc56773020"/>
      <w:bookmarkStart w:id="1948" w:name="_Toc64447649"/>
      <w:bookmarkStart w:id="1949" w:name="_Toc74152305"/>
      <w:bookmarkStart w:id="1950" w:name="_Toc88654158"/>
      <w:bookmarkStart w:id="1951" w:name="_Toc99056220"/>
      <w:bookmarkStart w:id="1952" w:name="_Toc99959153"/>
      <w:bookmarkStart w:id="1953" w:name="_Toc105612339"/>
      <w:bookmarkStart w:id="1954" w:name="_Toc106109555"/>
      <w:bookmarkStart w:id="1955" w:name="_Toc112766447"/>
      <w:bookmarkStart w:id="1956" w:name="_Toc113379363"/>
      <w:bookmarkStart w:id="1957"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58" w:name="_CR9_1_1_14"/>
      <w:bookmarkStart w:id="1959" w:name="_Toc191543945"/>
      <w:bookmarkEnd w:id="195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46"/>
      <w:bookmarkEnd w:id="1947"/>
      <w:bookmarkEnd w:id="1948"/>
      <w:bookmarkEnd w:id="1949"/>
      <w:bookmarkEnd w:id="1950"/>
      <w:bookmarkEnd w:id="1951"/>
      <w:bookmarkEnd w:id="1952"/>
      <w:bookmarkEnd w:id="1953"/>
      <w:bookmarkEnd w:id="1954"/>
      <w:bookmarkEnd w:id="1955"/>
      <w:bookmarkEnd w:id="1956"/>
      <w:bookmarkEnd w:id="1957"/>
      <w:bookmarkEnd w:id="1959"/>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60" w:name="_CR9_1_1_15"/>
      <w:bookmarkStart w:id="1961" w:name="_Toc51775999"/>
      <w:bookmarkStart w:id="1962" w:name="_Toc56773021"/>
      <w:bookmarkStart w:id="1963" w:name="_Toc64447650"/>
      <w:bookmarkStart w:id="1964" w:name="_Toc74152306"/>
      <w:bookmarkStart w:id="1965" w:name="_Toc88654159"/>
      <w:bookmarkStart w:id="1966" w:name="_Toc99056221"/>
      <w:bookmarkStart w:id="1967" w:name="_Toc99959154"/>
      <w:bookmarkStart w:id="1968" w:name="_Toc105612340"/>
      <w:bookmarkStart w:id="1969" w:name="_Toc106109556"/>
      <w:bookmarkStart w:id="1970" w:name="_Toc112766448"/>
      <w:bookmarkStart w:id="1971" w:name="_Toc113379364"/>
      <w:bookmarkStart w:id="1972" w:name="_Toc120091917"/>
      <w:bookmarkStart w:id="1973" w:name="_Toc191543946"/>
      <w:bookmarkEnd w:id="196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74" w:name="_CR9_1_1_16"/>
      <w:bookmarkStart w:id="1975" w:name="_Toc51776000"/>
      <w:bookmarkStart w:id="1976" w:name="_Toc56773022"/>
      <w:bookmarkStart w:id="1977" w:name="_Toc64447651"/>
      <w:bookmarkStart w:id="1978" w:name="_Toc74152307"/>
      <w:bookmarkStart w:id="1979" w:name="_Toc88654160"/>
      <w:bookmarkStart w:id="1980" w:name="_Toc99056222"/>
      <w:bookmarkStart w:id="1981" w:name="_Toc99959155"/>
      <w:bookmarkStart w:id="1982" w:name="_Toc105612341"/>
      <w:bookmarkStart w:id="1983" w:name="_Toc106109557"/>
      <w:bookmarkStart w:id="1984" w:name="_Toc112766449"/>
      <w:bookmarkStart w:id="1985" w:name="_Toc113379365"/>
      <w:bookmarkStart w:id="1986" w:name="_Toc120091918"/>
      <w:bookmarkStart w:id="1987" w:name="_Toc191543947"/>
      <w:bookmarkEnd w:id="1974"/>
      <w:r w:rsidRPr="00707B3F">
        <w:rPr>
          <w:noProof/>
        </w:rPr>
        <w:t>9.1.</w:t>
      </w:r>
      <w:r>
        <w:rPr>
          <w:noProof/>
        </w:rPr>
        <w:t>1</w:t>
      </w:r>
      <w:r w:rsidRPr="00707B3F">
        <w:rPr>
          <w:noProof/>
        </w:rPr>
        <w:t>.</w:t>
      </w:r>
      <w:r>
        <w:rPr>
          <w:noProof/>
        </w:rPr>
        <w:t>16</w:t>
      </w:r>
      <w:r w:rsidRPr="00707B3F">
        <w:rPr>
          <w:noProof/>
        </w:rPr>
        <w:tab/>
      </w:r>
      <w:r>
        <w:rPr>
          <w:noProof/>
        </w:rPr>
        <w:t>TRP INFORMATION FAILURE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1988" w:name="_CR9_1_1_17"/>
      <w:bookmarkStart w:id="1989" w:name="_Toc51776001"/>
      <w:bookmarkStart w:id="1990" w:name="_Toc56773023"/>
      <w:bookmarkStart w:id="1991" w:name="_Toc64447652"/>
      <w:bookmarkStart w:id="1992" w:name="_Toc74152308"/>
      <w:bookmarkStart w:id="1993" w:name="_Toc88654161"/>
      <w:bookmarkStart w:id="1994" w:name="_Toc99056223"/>
      <w:bookmarkStart w:id="1995" w:name="_Toc99959156"/>
      <w:bookmarkStart w:id="1996" w:name="_Toc105612342"/>
      <w:bookmarkStart w:id="1997" w:name="_Toc106109558"/>
      <w:bookmarkStart w:id="1998" w:name="_Toc112766450"/>
      <w:bookmarkStart w:id="1999" w:name="_Toc113379366"/>
      <w:bookmarkStart w:id="2000" w:name="_Toc120091919"/>
      <w:bookmarkStart w:id="2001" w:name="_Toc191543948"/>
      <w:bookmarkEnd w:id="198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lastRenderedPageBreak/>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02" w:name="_CR9_1_1_18"/>
      <w:bookmarkStart w:id="2003" w:name="_Toc51776002"/>
      <w:bookmarkStart w:id="2004" w:name="_Toc56773024"/>
      <w:bookmarkStart w:id="2005" w:name="_Toc64447653"/>
      <w:bookmarkStart w:id="2006" w:name="_Toc74152309"/>
      <w:bookmarkStart w:id="2007" w:name="_Toc88654162"/>
      <w:bookmarkStart w:id="2008" w:name="_Toc99056224"/>
      <w:bookmarkStart w:id="2009" w:name="_Toc99959157"/>
      <w:bookmarkStart w:id="2010" w:name="_Toc105612343"/>
      <w:bookmarkStart w:id="2011" w:name="_Toc106109559"/>
      <w:bookmarkStart w:id="2012" w:name="_Toc112766451"/>
      <w:bookmarkStart w:id="2013" w:name="_Toc113379367"/>
      <w:bookmarkStart w:id="2014" w:name="_Toc120091920"/>
      <w:bookmarkStart w:id="2015" w:name="_Toc191543949"/>
      <w:bookmarkEnd w:id="200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16" w:name="_CR9_1_1_19"/>
      <w:bookmarkStart w:id="2017" w:name="_Toc51776003"/>
      <w:bookmarkStart w:id="2018" w:name="_Toc56773025"/>
      <w:bookmarkStart w:id="2019" w:name="_Toc64447654"/>
      <w:bookmarkStart w:id="2020" w:name="_Toc74152310"/>
      <w:bookmarkStart w:id="2021" w:name="_Toc88654163"/>
      <w:bookmarkStart w:id="2022" w:name="_Toc99056225"/>
      <w:bookmarkStart w:id="2023" w:name="_Toc99959158"/>
      <w:bookmarkStart w:id="2024" w:name="_Toc105612344"/>
      <w:bookmarkStart w:id="2025" w:name="_Toc106109560"/>
      <w:bookmarkStart w:id="2026" w:name="_Toc112766452"/>
      <w:bookmarkStart w:id="2027" w:name="_Toc113379368"/>
      <w:bookmarkStart w:id="2028" w:name="_Toc120091921"/>
      <w:bookmarkStart w:id="2029" w:name="_Toc191543950"/>
      <w:bookmarkEnd w:id="201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30" w:name="_CR9_1_1_20"/>
      <w:bookmarkStart w:id="2031" w:name="_Toc51776004"/>
      <w:bookmarkStart w:id="2032" w:name="_Toc56773026"/>
      <w:bookmarkStart w:id="2033" w:name="_Toc64447655"/>
      <w:bookmarkStart w:id="2034" w:name="_Toc74152311"/>
      <w:bookmarkStart w:id="2035" w:name="_Toc88654164"/>
      <w:bookmarkStart w:id="2036" w:name="_Toc99056226"/>
      <w:bookmarkStart w:id="2037" w:name="_Toc99959159"/>
      <w:bookmarkStart w:id="2038" w:name="_Toc105612345"/>
      <w:bookmarkStart w:id="2039" w:name="_Toc106109561"/>
      <w:bookmarkStart w:id="2040" w:name="_Toc112766453"/>
      <w:bookmarkStart w:id="2041" w:name="_Toc113379369"/>
      <w:bookmarkStart w:id="2042" w:name="_Toc120091922"/>
      <w:bookmarkStart w:id="2043" w:name="_Toc191543951"/>
      <w:bookmarkEnd w:id="2030"/>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44" w:name="_CR9_1_1_21"/>
      <w:bookmarkStart w:id="2045" w:name="_Toc99056227"/>
      <w:bookmarkStart w:id="2046" w:name="_Toc99959160"/>
      <w:bookmarkStart w:id="2047" w:name="_Toc105612346"/>
      <w:bookmarkStart w:id="2048" w:name="_Toc106109562"/>
      <w:bookmarkStart w:id="2049" w:name="_Toc112766454"/>
      <w:bookmarkStart w:id="2050" w:name="_Toc113379370"/>
      <w:bookmarkStart w:id="2051" w:name="_Toc120091923"/>
      <w:bookmarkStart w:id="2052" w:name="_Toc51776005"/>
      <w:bookmarkStart w:id="2053" w:name="_Toc56773027"/>
      <w:bookmarkStart w:id="2054" w:name="_Toc64447656"/>
      <w:bookmarkStart w:id="2055" w:name="_Toc74152312"/>
      <w:bookmarkStart w:id="2056" w:name="_Toc88654165"/>
      <w:bookmarkStart w:id="2057" w:name="_Toc191543952"/>
      <w:bookmarkEnd w:id="2044"/>
      <w:r w:rsidRPr="00A05F82">
        <w:t>9.1.1.</w:t>
      </w:r>
      <w:r>
        <w:t>2</w:t>
      </w:r>
      <w:r w:rsidRPr="00A05F82">
        <w:t>1</w:t>
      </w:r>
      <w:r w:rsidRPr="00A05F82">
        <w:tab/>
        <w:t>PRS CONFIGURATION REQUEST</w:t>
      </w:r>
      <w:bookmarkEnd w:id="2045"/>
      <w:bookmarkEnd w:id="2046"/>
      <w:bookmarkEnd w:id="2047"/>
      <w:bookmarkEnd w:id="2048"/>
      <w:bookmarkEnd w:id="2049"/>
      <w:bookmarkEnd w:id="2050"/>
      <w:bookmarkEnd w:id="2051"/>
      <w:bookmarkEnd w:id="2057"/>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58"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58"/>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59" w:name="_CR9_1_1_22"/>
      <w:bookmarkStart w:id="2060" w:name="_Toc99056228"/>
      <w:bookmarkStart w:id="2061" w:name="_Toc99959161"/>
      <w:bookmarkStart w:id="2062" w:name="_Toc105612347"/>
      <w:bookmarkStart w:id="2063" w:name="_Toc106109563"/>
      <w:bookmarkStart w:id="2064" w:name="_Toc112766455"/>
      <w:bookmarkStart w:id="2065" w:name="_Toc113379371"/>
      <w:bookmarkStart w:id="2066" w:name="_Toc120091924"/>
      <w:bookmarkStart w:id="2067" w:name="_Toc191543953"/>
      <w:bookmarkEnd w:id="2059"/>
      <w:r w:rsidRPr="00A05F82">
        <w:t>9.1.1.</w:t>
      </w:r>
      <w:r>
        <w:t>2</w:t>
      </w:r>
      <w:r w:rsidRPr="00A05F82">
        <w:t>2</w:t>
      </w:r>
      <w:r w:rsidRPr="00A05F82">
        <w:tab/>
        <w:t xml:space="preserve">PRS CONFIGURATION </w:t>
      </w:r>
      <w:r>
        <w:t>RESPONSE</w:t>
      </w:r>
      <w:bookmarkEnd w:id="2060"/>
      <w:bookmarkEnd w:id="2061"/>
      <w:bookmarkEnd w:id="2062"/>
      <w:bookmarkEnd w:id="2063"/>
      <w:bookmarkEnd w:id="2064"/>
      <w:bookmarkEnd w:id="2065"/>
      <w:bookmarkEnd w:id="2066"/>
      <w:bookmarkEnd w:id="2067"/>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68" w:name="_CR9_1_1_23"/>
      <w:bookmarkStart w:id="2069" w:name="_Toc99056229"/>
      <w:bookmarkStart w:id="2070" w:name="_Toc99959162"/>
      <w:bookmarkStart w:id="2071" w:name="_Toc105612348"/>
      <w:bookmarkStart w:id="2072" w:name="_Toc106109564"/>
      <w:bookmarkStart w:id="2073" w:name="_Toc112766456"/>
      <w:bookmarkStart w:id="2074" w:name="_Toc113379372"/>
      <w:bookmarkStart w:id="2075" w:name="_Toc120091925"/>
      <w:bookmarkStart w:id="2076" w:name="_Toc191543954"/>
      <w:bookmarkEnd w:id="2068"/>
      <w:r w:rsidRPr="00A05F82">
        <w:t>9.1.1.</w:t>
      </w:r>
      <w:r>
        <w:t>2</w:t>
      </w:r>
      <w:r w:rsidRPr="00A05F82">
        <w:t>3</w:t>
      </w:r>
      <w:r w:rsidRPr="00A05F82">
        <w:tab/>
        <w:t>PRS CONFIGURATION FAILURE</w:t>
      </w:r>
      <w:bookmarkEnd w:id="2069"/>
      <w:bookmarkEnd w:id="2070"/>
      <w:bookmarkEnd w:id="2071"/>
      <w:bookmarkEnd w:id="2072"/>
      <w:bookmarkEnd w:id="2073"/>
      <w:bookmarkEnd w:id="2074"/>
      <w:bookmarkEnd w:id="2075"/>
      <w:bookmarkEnd w:id="2076"/>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77" w:name="_CR9_1_1_24"/>
      <w:bookmarkStart w:id="2078" w:name="_Toc99056230"/>
      <w:bookmarkStart w:id="2079" w:name="_Toc99959163"/>
      <w:bookmarkStart w:id="2080" w:name="_Toc105612349"/>
      <w:bookmarkStart w:id="2081" w:name="_Toc106109565"/>
      <w:bookmarkStart w:id="2082" w:name="_Toc112766457"/>
      <w:bookmarkStart w:id="2083" w:name="_Toc113379373"/>
      <w:bookmarkStart w:id="2084" w:name="_Toc120091926"/>
      <w:bookmarkStart w:id="2085" w:name="_Toc191543955"/>
      <w:bookmarkEnd w:id="2077"/>
      <w:r w:rsidRPr="00D13E7C">
        <w:rPr>
          <w:rFonts w:eastAsia="SimSun"/>
          <w:noProof/>
        </w:rPr>
        <w:t>9.1.1.</w:t>
      </w:r>
      <w:r>
        <w:rPr>
          <w:rFonts w:eastAsia="SimSun"/>
          <w:noProof/>
        </w:rPr>
        <w:t>24</w:t>
      </w:r>
      <w:r w:rsidRPr="00D13E7C">
        <w:rPr>
          <w:rFonts w:eastAsia="SimSun"/>
          <w:noProof/>
        </w:rPr>
        <w:tab/>
        <w:t>MEASUREMENT PRECONFIGURATION REQUIRED</w:t>
      </w:r>
      <w:bookmarkEnd w:id="2078"/>
      <w:bookmarkEnd w:id="2079"/>
      <w:bookmarkEnd w:id="2080"/>
      <w:bookmarkEnd w:id="2081"/>
      <w:bookmarkEnd w:id="2082"/>
      <w:bookmarkEnd w:id="2083"/>
      <w:bookmarkEnd w:id="2084"/>
      <w:bookmarkEnd w:id="2085"/>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086" w:name="_CR9_1_1_25"/>
      <w:bookmarkStart w:id="2087" w:name="_Toc99056231"/>
      <w:bookmarkStart w:id="2088" w:name="_Toc99959164"/>
      <w:bookmarkStart w:id="2089" w:name="_Toc105612350"/>
      <w:bookmarkStart w:id="2090" w:name="_Toc106109566"/>
      <w:bookmarkStart w:id="2091" w:name="_Toc112766458"/>
      <w:bookmarkStart w:id="2092" w:name="_Toc113379374"/>
      <w:bookmarkStart w:id="2093" w:name="_Toc120091927"/>
      <w:bookmarkStart w:id="2094" w:name="_Toc191543956"/>
      <w:bookmarkEnd w:id="2086"/>
      <w:r w:rsidRPr="00D13E7C">
        <w:rPr>
          <w:rFonts w:eastAsia="SimSun"/>
          <w:noProof/>
        </w:rPr>
        <w:t>9.1.1.</w:t>
      </w:r>
      <w:r>
        <w:rPr>
          <w:rFonts w:eastAsia="SimSun"/>
          <w:noProof/>
        </w:rPr>
        <w:t>25</w:t>
      </w:r>
      <w:r w:rsidRPr="00D13E7C">
        <w:rPr>
          <w:rFonts w:eastAsia="SimSun"/>
          <w:noProof/>
        </w:rPr>
        <w:tab/>
        <w:t>MEASUREMENT PRECONFIGURATION CONFIRM</w:t>
      </w:r>
      <w:bookmarkEnd w:id="2087"/>
      <w:bookmarkEnd w:id="2088"/>
      <w:bookmarkEnd w:id="2089"/>
      <w:bookmarkEnd w:id="2090"/>
      <w:bookmarkEnd w:id="2091"/>
      <w:bookmarkEnd w:id="2092"/>
      <w:bookmarkEnd w:id="2093"/>
      <w:bookmarkEnd w:id="2094"/>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095" w:name="_CR9_1_1_26"/>
      <w:bookmarkStart w:id="2096" w:name="_Toc99056232"/>
      <w:bookmarkStart w:id="2097" w:name="_Toc99959165"/>
      <w:bookmarkStart w:id="2098" w:name="_Toc105612351"/>
      <w:bookmarkStart w:id="2099" w:name="_Toc106109567"/>
      <w:bookmarkStart w:id="2100" w:name="_Toc112766459"/>
      <w:bookmarkStart w:id="2101" w:name="_Toc113379375"/>
      <w:bookmarkStart w:id="2102" w:name="_Toc120091928"/>
      <w:bookmarkStart w:id="2103" w:name="_Toc191543957"/>
      <w:bookmarkEnd w:id="2095"/>
      <w:r w:rsidRPr="00D13E7C">
        <w:rPr>
          <w:rFonts w:eastAsia="SimSun"/>
          <w:noProof/>
        </w:rPr>
        <w:t>9.1.1.</w:t>
      </w:r>
      <w:r>
        <w:rPr>
          <w:rFonts w:eastAsia="SimSun"/>
          <w:noProof/>
        </w:rPr>
        <w:t>26</w:t>
      </w:r>
      <w:r w:rsidRPr="00D13E7C">
        <w:rPr>
          <w:rFonts w:eastAsia="SimSun"/>
          <w:noProof/>
        </w:rPr>
        <w:tab/>
        <w:t>MEASUREMENT PRECONFIGURATION REFUSE</w:t>
      </w:r>
      <w:bookmarkEnd w:id="2096"/>
      <w:bookmarkEnd w:id="2097"/>
      <w:bookmarkEnd w:id="2098"/>
      <w:bookmarkEnd w:id="2099"/>
      <w:bookmarkEnd w:id="2100"/>
      <w:bookmarkEnd w:id="2101"/>
      <w:bookmarkEnd w:id="2102"/>
      <w:bookmarkEnd w:id="2103"/>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04" w:name="_CR9_1_1_27"/>
      <w:bookmarkStart w:id="2105" w:name="_Toc99056233"/>
      <w:bookmarkStart w:id="2106" w:name="_Toc99959166"/>
      <w:bookmarkStart w:id="2107" w:name="_Toc105612352"/>
      <w:bookmarkStart w:id="2108" w:name="_Toc106109568"/>
      <w:bookmarkStart w:id="2109" w:name="_Toc112766460"/>
      <w:bookmarkStart w:id="2110" w:name="_Toc113379376"/>
      <w:bookmarkStart w:id="2111" w:name="_Toc120091929"/>
      <w:bookmarkStart w:id="2112" w:name="_Toc191543958"/>
      <w:bookmarkEnd w:id="2104"/>
      <w:r w:rsidRPr="00D13E7C">
        <w:rPr>
          <w:rFonts w:eastAsia="SimSun"/>
          <w:noProof/>
        </w:rPr>
        <w:t>9.1.1.</w:t>
      </w:r>
      <w:r>
        <w:rPr>
          <w:rFonts w:eastAsia="SimSun"/>
          <w:noProof/>
        </w:rPr>
        <w:t>27</w:t>
      </w:r>
      <w:r w:rsidRPr="00D13E7C">
        <w:rPr>
          <w:rFonts w:eastAsia="SimSun"/>
          <w:noProof/>
        </w:rPr>
        <w:tab/>
        <w:t>MEASUREMENT ACTIVATION</w:t>
      </w:r>
      <w:bookmarkEnd w:id="2105"/>
      <w:bookmarkEnd w:id="2106"/>
      <w:bookmarkEnd w:id="2107"/>
      <w:bookmarkEnd w:id="2108"/>
      <w:bookmarkEnd w:id="2109"/>
      <w:bookmarkEnd w:id="2110"/>
      <w:bookmarkEnd w:id="2111"/>
      <w:bookmarkEnd w:id="2112"/>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13" w:name="_Hlk103415144"/>
      <w:r w:rsidR="00FD67D6">
        <w:rPr>
          <w:noProof/>
        </w:rPr>
        <w:t>or deactivate</w:t>
      </w:r>
      <w:bookmarkEnd w:id="2113"/>
      <w:r w:rsidRPr="00D13E7C">
        <w:rPr>
          <w:rFonts w:eastAsia="SimSun"/>
          <w:noProof/>
        </w:rPr>
        <w:t xml:space="preserve"> the preconfigured measurement gap </w:t>
      </w:r>
      <w:bookmarkStart w:id="2114" w:name="_Hlk103415151"/>
      <w:r w:rsidR="00FD67D6">
        <w:rPr>
          <w:noProof/>
        </w:rPr>
        <w:t>or PRS processing window</w:t>
      </w:r>
      <w:bookmarkEnd w:id="2114"/>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15" w:name="_CR9_1_2"/>
      <w:bookmarkStart w:id="2116" w:name="_Toc99056234"/>
      <w:bookmarkStart w:id="2117" w:name="_Toc99959167"/>
      <w:bookmarkStart w:id="2118" w:name="_Toc105612353"/>
      <w:bookmarkStart w:id="2119" w:name="_Toc106109569"/>
      <w:bookmarkStart w:id="2120" w:name="_Toc112766461"/>
      <w:bookmarkStart w:id="2121" w:name="_Toc113379377"/>
      <w:bookmarkStart w:id="2122" w:name="_Toc120091930"/>
      <w:bookmarkStart w:id="2123" w:name="_Toc191543959"/>
      <w:bookmarkEnd w:id="2115"/>
      <w:r w:rsidRPr="00707B3F">
        <w:rPr>
          <w:noProof/>
        </w:rPr>
        <w:t>9.1.2</w:t>
      </w:r>
      <w:r w:rsidRPr="00707B3F">
        <w:rPr>
          <w:noProof/>
        </w:rPr>
        <w:tab/>
        <w:t>Messages for Management Procedures</w:t>
      </w:r>
      <w:bookmarkEnd w:id="1901"/>
      <w:bookmarkEnd w:id="2052"/>
      <w:bookmarkEnd w:id="2053"/>
      <w:bookmarkEnd w:id="2054"/>
      <w:bookmarkEnd w:id="2055"/>
      <w:bookmarkEnd w:id="2056"/>
      <w:bookmarkEnd w:id="2116"/>
      <w:bookmarkEnd w:id="2117"/>
      <w:bookmarkEnd w:id="2118"/>
      <w:bookmarkEnd w:id="2119"/>
      <w:bookmarkEnd w:id="2120"/>
      <w:bookmarkEnd w:id="2121"/>
      <w:bookmarkEnd w:id="2122"/>
      <w:bookmarkEnd w:id="2123"/>
    </w:p>
    <w:p w14:paraId="497F44D5" w14:textId="77777777" w:rsidR="00FC46E8" w:rsidRPr="00707B3F" w:rsidRDefault="00FC46E8" w:rsidP="00F637BE">
      <w:pPr>
        <w:pStyle w:val="Heading4"/>
        <w:keepNext w:val="0"/>
        <w:keepLines w:val="0"/>
        <w:widowControl w:val="0"/>
        <w:rPr>
          <w:noProof/>
        </w:rPr>
      </w:pPr>
      <w:bookmarkStart w:id="2124" w:name="_CR9_1_2_1"/>
      <w:bookmarkStart w:id="2125" w:name="_Toc534903078"/>
      <w:bookmarkStart w:id="2126" w:name="_Toc51776006"/>
      <w:bookmarkStart w:id="2127" w:name="_Toc56773028"/>
      <w:bookmarkStart w:id="2128" w:name="_Toc64447657"/>
      <w:bookmarkStart w:id="2129" w:name="_Toc74152313"/>
      <w:bookmarkStart w:id="2130" w:name="_Toc88654166"/>
      <w:bookmarkStart w:id="2131" w:name="_Toc99056235"/>
      <w:bookmarkStart w:id="2132" w:name="_Toc99959168"/>
      <w:bookmarkStart w:id="2133" w:name="_Toc105612354"/>
      <w:bookmarkStart w:id="2134" w:name="_Toc106109570"/>
      <w:bookmarkStart w:id="2135" w:name="_Toc112766462"/>
      <w:bookmarkStart w:id="2136" w:name="_Toc113379378"/>
      <w:bookmarkStart w:id="2137" w:name="_Toc120091931"/>
      <w:bookmarkStart w:id="2138" w:name="_Toc191543960"/>
      <w:bookmarkEnd w:id="2124"/>
      <w:r w:rsidRPr="00707B3F">
        <w:rPr>
          <w:noProof/>
        </w:rPr>
        <w:t>9.1.2.1</w:t>
      </w:r>
      <w:r w:rsidRPr="00707B3F">
        <w:rPr>
          <w:noProof/>
        </w:rPr>
        <w:tab/>
        <w:t>ERROR INDICATION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39" w:name="_CR9_1_3"/>
      <w:bookmarkStart w:id="2140" w:name="_Toc534730141"/>
      <w:bookmarkStart w:id="2141" w:name="_Toc51776007"/>
      <w:bookmarkStart w:id="2142" w:name="_Toc56773029"/>
      <w:bookmarkStart w:id="2143" w:name="_Toc64447658"/>
      <w:bookmarkStart w:id="2144" w:name="_Toc74152314"/>
      <w:bookmarkStart w:id="2145" w:name="_Toc88654167"/>
      <w:bookmarkStart w:id="2146" w:name="_Toc99056236"/>
      <w:bookmarkStart w:id="2147" w:name="_Toc99959169"/>
      <w:bookmarkStart w:id="2148" w:name="_Toc105612355"/>
      <w:bookmarkStart w:id="2149" w:name="_Toc106109571"/>
      <w:bookmarkStart w:id="2150" w:name="_Toc112766463"/>
      <w:bookmarkStart w:id="2151" w:name="_Toc113379379"/>
      <w:bookmarkStart w:id="2152" w:name="_Toc120091932"/>
      <w:bookmarkStart w:id="2153" w:name="_Toc534903079"/>
      <w:bookmarkStart w:id="2154" w:name="_Toc191543961"/>
      <w:bookmarkEnd w:id="2139"/>
      <w:r w:rsidRPr="0054226D">
        <w:t>9.1.</w:t>
      </w:r>
      <w:r>
        <w:t>3</w:t>
      </w:r>
      <w:r w:rsidRPr="0054226D">
        <w:tab/>
        <w:t>Messages for Assistance Information Transfer Procedures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4"/>
    </w:p>
    <w:p w14:paraId="5359660A" w14:textId="77777777" w:rsidR="00073A17" w:rsidRPr="0054226D" w:rsidRDefault="00073A17" w:rsidP="00F637BE">
      <w:pPr>
        <w:pStyle w:val="Heading4"/>
        <w:keepNext w:val="0"/>
        <w:keepLines w:val="0"/>
        <w:widowControl w:val="0"/>
      </w:pPr>
      <w:bookmarkStart w:id="2155" w:name="_CR9_1_3_1"/>
      <w:bookmarkStart w:id="2156" w:name="_Toc534730142"/>
      <w:bookmarkStart w:id="2157" w:name="_Toc51776008"/>
      <w:bookmarkStart w:id="2158" w:name="_Toc56773030"/>
      <w:bookmarkStart w:id="2159" w:name="_Toc64447659"/>
      <w:bookmarkStart w:id="2160" w:name="_Toc74152315"/>
      <w:bookmarkStart w:id="2161" w:name="_Toc88654168"/>
      <w:bookmarkStart w:id="2162" w:name="_Toc99056237"/>
      <w:bookmarkStart w:id="2163" w:name="_Toc99959170"/>
      <w:bookmarkStart w:id="2164" w:name="_Toc105612356"/>
      <w:bookmarkStart w:id="2165" w:name="_Toc106109572"/>
      <w:bookmarkStart w:id="2166" w:name="_Toc112766464"/>
      <w:bookmarkStart w:id="2167" w:name="_Toc113379380"/>
      <w:bookmarkStart w:id="2168" w:name="_Toc120091933"/>
      <w:bookmarkStart w:id="2169" w:name="_Toc191543962"/>
      <w:bookmarkEnd w:id="2155"/>
      <w:r w:rsidRPr="0054226D">
        <w:t>9.1.</w:t>
      </w:r>
      <w:r>
        <w:t>3</w:t>
      </w:r>
      <w:r w:rsidRPr="0054226D">
        <w:t>.1</w:t>
      </w:r>
      <w:r w:rsidRPr="0054226D">
        <w:tab/>
        <w:t>ASSISTANCE INFORMATION CONTROL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1C6F6971"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70" w:name="_CR9_1_3_2"/>
      <w:bookmarkStart w:id="2171" w:name="_Toc534730143"/>
      <w:bookmarkStart w:id="2172" w:name="_Toc51776009"/>
      <w:bookmarkStart w:id="2173" w:name="_Toc56773031"/>
      <w:bookmarkStart w:id="2174" w:name="_Toc64447660"/>
      <w:bookmarkStart w:id="2175" w:name="_Toc74152316"/>
      <w:bookmarkStart w:id="2176" w:name="_Toc88654169"/>
      <w:bookmarkStart w:id="2177" w:name="_Toc99056238"/>
      <w:bookmarkStart w:id="2178" w:name="_Toc99959171"/>
      <w:bookmarkStart w:id="2179" w:name="_Toc105612357"/>
      <w:bookmarkStart w:id="2180" w:name="_Toc106109573"/>
      <w:bookmarkStart w:id="2181" w:name="_Toc112766465"/>
      <w:bookmarkStart w:id="2182" w:name="_Toc113379381"/>
      <w:bookmarkStart w:id="2183" w:name="_Toc120091934"/>
      <w:bookmarkStart w:id="2184" w:name="_Toc191543963"/>
      <w:bookmarkEnd w:id="2170"/>
      <w:r w:rsidRPr="0054226D">
        <w:t>9.1.</w:t>
      </w:r>
      <w:r>
        <w:t>3</w:t>
      </w:r>
      <w:r w:rsidRPr="0054226D">
        <w:t>.2</w:t>
      </w:r>
      <w:r w:rsidRPr="0054226D">
        <w:tab/>
        <w:t>ASSISTANCE INFORMATION FEEDBACK</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lastRenderedPageBreak/>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85" w:name="_CR9_1_4"/>
      <w:bookmarkStart w:id="2186" w:name="_Toc51776010"/>
      <w:bookmarkStart w:id="2187" w:name="_Toc56773032"/>
      <w:bookmarkStart w:id="2188" w:name="_Toc64447661"/>
      <w:bookmarkStart w:id="2189" w:name="_Toc74152317"/>
      <w:bookmarkStart w:id="2190" w:name="_Toc88654170"/>
      <w:bookmarkStart w:id="2191" w:name="_Toc99056239"/>
      <w:bookmarkStart w:id="2192" w:name="_Toc99959172"/>
      <w:bookmarkStart w:id="2193" w:name="_Toc105612358"/>
      <w:bookmarkStart w:id="2194" w:name="_Toc106109574"/>
      <w:bookmarkStart w:id="2195" w:name="_Toc112766466"/>
      <w:bookmarkStart w:id="2196" w:name="_Toc113379382"/>
      <w:bookmarkStart w:id="2197" w:name="_Toc120091935"/>
      <w:bookmarkStart w:id="2198" w:name="_Toc191543964"/>
      <w:bookmarkEnd w:id="2185"/>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FAA80E4" w14:textId="77777777" w:rsidR="00073A17" w:rsidRPr="00707B3F" w:rsidRDefault="00073A17" w:rsidP="00F637BE">
      <w:pPr>
        <w:pStyle w:val="Heading4"/>
        <w:keepNext w:val="0"/>
        <w:keepLines w:val="0"/>
        <w:widowControl w:val="0"/>
        <w:rPr>
          <w:noProof/>
        </w:rPr>
      </w:pPr>
      <w:bookmarkStart w:id="2199" w:name="_CR9_1_4_1"/>
      <w:bookmarkStart w:id="2200" w:name="_Toc51776011"/>
      <w:bookmarkStart w:id="2201" w:name="_Toc56773033"/>
      <w:bookmarkStart w:id="2202" w:name="_Toc64447662"/>
      <w:bookmarkStart w:id="2203" w:name="_Toc74152318"/>
      <w:bookmarkStart w:id="2204" w:name="_Toc88654171"/>
      <w:bookmarkStart w:id="2205" w:name="_Toc99056240"/>
      <w:bookmarkStart w:id="2206" w:name="_Toc99959173"/>
      <w:bookmarkStart w:id="2207" w:name="_Toc105612359"/>
      <w:bookmarkStart w:id="2208" w:name="_Toc106109575"/>
      <w:bookmarkStart w:id="2209" w:name="_Toc112766467"/>
      <w:bookmarkStart w:id="2210" w:name="_Toc113379383"/>
      <w:bookmarkStart w:id="2211" w:name="_Toc120091936"/>
      <w:bookmarkStart w:id="2212" w:name="_Toc191543965"/>
      <w:bookmarkEnd w:id="2199"/>
      <w:r w:rsidRPr="00707B3F">
        <w:rPr>
          <w:noProof/>
        </w:rPr>
        <w:t>9.1.</w:t>
      </w:r>
      <w:r>
        <w:rPr>
          <w:noProof/>
        </w:rPr>
        <w:t>4</w:t>
      </w:r>
      <w:r w:rsidRPr="00707B3F">
        <w:rPr>
          <w:noProof/>
        </w:rPr>
        <w:t>.</w:t>
      </w:r>
      <w:r>
        <w:rPr>
          <w:noProof/>
        </w:rPr>
        <w:t>1</w:t>
      </w:r>
      <w:r w:rsidRPr="00707B3F">
        <w:rPr>
          <w:noProof/>
        </w:rPr>
        <w:tab/>
      </w:r>
      <w:r>
        <w:rPr>
          <w:noProof/>
        </w:rPr>
        <w:t>MEASUREMENT REQUEST</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xml:space="preserve">, </w:t>
            </w:r>
            <w:r w:rsidR="00F76E5E" w:rsidRPr="00D96C74">
              <w:lastRenderedPageBreak/>
              <w:t>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13" w:name="OLE_LINK17"/>
            <w:r w:rsidRPr="002A1C8D">
              <w:t>System Frame Number</w:t>
            </w:r>
            <w:bookmarkEnd w:id="2213"/>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lastRenderedPageBreak/>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14" w:name="_CR9_1_4_2"/>
      <w:bookmarkStart w:id="2215" w:name="_Toc51776012"/>
      <w:bookmarkStart w:id="2216" w:name="_Toc56773034"/>
      <w:bookmarkStart w:id="2217" w:name="_Toc64447663"/>
      <w:bookmarkStart w:id="2218" w:name="_Toc74152319"/>
      <w:bookmarkStart w:id="2219" w:name="_Toc88654172"/>
      <w:bookmarkStart w:id="2220" w:name="_Toc99056241"/>
      <w:bookmarkStart w:id="2221" w:name="_Toc99959174"/>
      <w:bookmarkStart w:id="2222" w:name="_Toc105612360"/>
      <w:bookmarkStart w:id="2223" w:name="_Toc106109576"/>
      <w:bookmarkStart w:id="2224" w:name="_Toc112766468"/>
      <w:bookmarkStart w:id="2225" w:name="_Toc113379384"/>
      <w:bookmarkStart w:id="2226" w:name="_Toc120091937"/>
      <w:bookmarkStart w:id="2227" w:name="_Toc191543966"/>
      <w:bookmarkEnd w:id="2214"/>
      <w:r w:rsidRPr="00707B3F">
        <w:rPr>
          <w:noProof/>
        </w:rPr>
        <w:t>9.1.</w:t>
      </w:r>
      <w:r>
        <w:rPr>
          <w:noProof/>
        </w:rPr>
        <w:t>4</w:t>
      </w:r>
      <w:r w:rsidRPr="00707B3F">
        <w:rPr>
          <w:noProof/>
        </w:rPr>
        <w:t>.</w:t>
      </w:r>
      <w:r>
        <w:rPr>
          <w:noProof/>
        </w:rPr>
        <w:t>2</w:t>
      </w:r>
      <w:r w:rsidRPr="00707B3F">
        <w:rPr>
          <w:noProof/>
        </w:rPr>
        <w:tab/>
      </w:r>
      <w:r>
        <w:rPr>
          <w:noProof/>
        </w:rPr>
        <w:t>MEASUREMENT RESPONSE</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28" w:name="_CR9_1_4_3"/>
      <w:bookmarkStart w:id="2229" w:name="_Toc51776013"/>
      <w:bookmarkStart w:id="2230" w:name="_Toc56773035"/>
      <w:bookmarkStart w:id="2231" w:name="_Toc64447664"/>
      <w:bookmarkStart w:id="2232" w:name="_Toc74152320"/>
      <w:bookmarkStart w:id="2233" w:name="_Toc88654173"/>
      <w:bookmarkStart w:id="2234" w:name="_Toc99056242"/>
      <w:bookmarkStart w:id="2235" w:name="_Toc99959175"/>
      <w:bookmarkStart w:id="2236" w:name="_Toc105612361"/>
      <w:bookmarkStart w:id="2237" w:name="_Toc106109577"/>
      <w:bookmarkStart w:id="2238" w:name="_Toc112766469"/>
      <w:bookmarkStart w:id="2239" w:name="_Toc113379385"/>
      <w:bookmarkStart w:id="2240" w:name="_Toc120091938"/>
      <w:bookmarkStart w:id="2241" w:name="_Toc191543967"/>
      <w:bookmarkEnd w:id="2228"/>
      <w:r w:rsidRPr="00707B3F">
        <w:rPr>
          <w:noProof/>
        </w:rPr>
        <w:t>9.1.</w:t>
      </w:r>
      <w:r>
        <w:rPr>
          <w:noProof/>
        </w:rPr>
        <w:t>4</w:t>
      </w:r>
      <w:r w:rsidRPr="00707B3F">
        <w:rPr>
          <w:noProof/>
        </w:rPr>
        <w:t>.</w:t>
      </w:r>
      <w:r>
        <w:rPr>
          <w:noProof/>
        </w:rPr>
        <w:t>3</w:t>
      </w:r>
      <w:r w:rsidRPr="00707B3F">
        <w:rPr>
          <w:noProof/>
        </w:rPr>
        <w:tab/>
      </w:r>
      <w:r>
        <w:rPr>
          <w:noProof/>
        </w:rPr>
        <w:t>MEASUREMENT FAILURE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42" w:name="_CR9_1_4_4"/>
      <w:bookmarkStart w:id="2243" w:name="_Toc51776014"/>
      <w:bookmarkStart w:id="2244" w:name="_Toc56773036"/>
      <w:bookmarkStart w:id="2245" w:name="_Toc64447665"/>
      <w:bookmarkStart w:id="2246" w:name="_Toc74152321"/>
      <w:bookmarkStart w:id="2247" w:name="_Toc88654174"/>
      <w:bookmarkStart w:id="2248" w:name="_Toc99056243"/>
      <w:bookmarkStart w:id="2249" w:name="_Toc99959176"/>
      <w:bookmarkStart w:id="2250" w:name="_Toc105612362"/>
      <w:bookmarkStart w:id="2251" w:name="_Toc106109578"/>
      <w:bookmarkStart w:id="2252" w:name="_Toc112766470"/>
      <w:bookmarkStart w:id="2253" w:name="_Toc113379386"/>
      <w:bookmarkStart w:id="2254" w:name="_Toc120091939"/>
      <w:bookmarkStart w:id="2255" w:name="_Toc191543968"/>
      <w:bookmarkEnd w:id="2242"/>
      <w:r w:rsidRPr="00707B3F">
        <w:rPr>
          <w:noProof/>
        </w:rPr>
        <w:lastRenderedPageBreak/>
        <w:t>9.1.</w:t>
      </w:r>
      <w:r>
        <w:rPr>
          <w:noProof/>
        </w:rPr>
        <w:t>4</w:t>
      </w:r>
      <w:r w:rsidRPr="00707B3F">
        <w:rPr>
          <w:noProof/>
        </w:rPr>
        <w:t>.</w:t>
      </w:r>
      <w:r>
        <w:rPr>
          <w:noProof/>
        </w:rPr>
        <w:t>4</w:t>
      </w:r>
      <w:r w:rsidRPr="00707B3F">
        <w:rPr>
          <w:noProof/>
        </w:rPr>
        <w:tab/>
      </w:r>
      <w:r>
        <w:rPr>
          <w:noProof/>
        </w:rPr>
        <w:t>MEASUREMENT REPORT</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56" w:name="_CR9_1_4_5"/>
      <w:bookmarkStart w:id="2257" w:name="_Toc51776015"/>
      <w:bookmarkStart w:id="2258" w:name="_Toc56773037"/>
      <w:bookmarkStart w:id="2259" w:name="_Toc64447666"/>
      <w:bookmarkStart w:id="2260" w:name="_Toc74152322"/>
      <w:bookmarkStart w:id="2261" w:name="_Toc88654175"/>
      <w:bookmarkStart w:id="2262" w:name="_Toc99056244"/>
      <w:bookmarkStart w:id="2263" w:name="_Toc99959177"/>
      <w:bookmarkStart w:id="2264" w:name="_Toc105612363"/>
      <w:bookmarkStart w:id="2265" w:name="_Toc106109579"/>
      <w:bookmarkStart w:id="2266" w:name="_Toc112766471"/>
      <w:bookmarkStart w:id="2267" w:name="_Toc113379387"/>
      <w:bookmarkStart w:id="2268" w:name="_Toc120091940"/>
      <w:bookmarkStart w:id="2269" w:name="_Toc191543969"/>
      <w:bookmarkEnd w:id="2256"/>
      <w:r w:rsidRPr="00707B3F">
        <w:rPr>
          <w:noProof/>
        </w:rPr>
        <w:t>9.1.</w:t>
      </w:r>
      <w:r>
        <w:rPr>
          <w:noProof/>
        </w:rPr>
        <w:t>4</w:t>
      </w:r>
      <w:r w:rsidRPr="00707B3F">
        <w:rPr>
          <w:noProof/>
        </w:rPr>
        <w:t>.</w:t>
      </w:r>
      <w:r>
        <w:rPr>
          <w:noProof/>
        </w:rPr>
        <w:t>5</w:t>
      </w:r>
      <w:r w:rsidRPr="00707B3F">
        <w:rPr>
          <w:noProof/>
        </w:rPr>
        <w:tab/>
      </w:r>
      <w:r>
        <w:rPr>
          <w:noProof/>
        </w:rPr>
        <w:t>MEASUREMENT UPDATE</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 xml:space="preserve">Measurement Characteristics Request </w:t>
            </w:r>
            <w:r w:rsidRPr="00CC0389">
              <w:rPr>
                <w:lang w:eastAsia="zh-CN"/>
              </w:rPr>
              <w:lastRenderedPageBreak/>
              <w:t>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lastRenderedPageBreak/>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70" w:name="_CR9_1_4_6"/>
      <w:bookmarkStart w:id="2271" w:name="_Toc51776016"/>
      <w:bookmarkStart w:id="2272" w:name="_Toc56773038"/>
      <w:bookmarkStart w:id="2273" w:name="_Toc64447667"/>
      <w:bookmarkStart w:id="2274" w:name="_Toc74152323"/>
      <w:bookmarkStart w:id="2275" w:name="_Toc88654176"/>
      <w:bookmarkStart w:id="2276" w:name="_Toc99056245"/>
      <w:bookmarkStart w:id="2277" w:name="_Toc99959178"/>
      <w:bookmarkStart w:id="2278" w:name="_Toc105612364"/>
      <w:bookmarkStart w:id="2279" w:name="_Toc106109580"/>
      <w:bookmarkStart w:id="2280" w:name="_Toc112766472"/>
      <w:bookmarkStart w:id="2281" w:name="_Toc113379388"/>
      <w:bookmarkStart w:id="2282" w:name="_Toc120091941"/>
      <w:bookmarkStart w:id="2283" w:name="_Toc191543970"/>
      <w:bookmarkEnd w:id="2270"/>
      <w:r w:rsidRPr="00707B3F">
        <w:rPr>
          <w:noProof/>
        </w:rPr>
        <w:t>9.1.</w:t>
      </w:r>
      <w:r>
        <w:rPr>
          <w:noProof/>
        </w:rPr>
        <w:t>4</w:t>
      </w:r>
      <w:r w:rsidRPr="00707B3F">
        <w:rPr>
          <w:noProof/>
        </w:rPr>
        <w:t>.</w:t>
      </w:r>
      <w:r>
        <w:rPr>
          <w:noProof/>
        </w:rPr>
        <w:t>6</w:t>
      </w:r>
      <w:r w:rsidRPr="00707B3F">
        <w:rPr>
          <w:noProof/>
        </w:rPr>
        <w:tab/>
      </w:r>
      <w:r>
        <w:rPr>
          <w:noProof/>
        </w:rPr>
        <w:t>MEASUREMENT ABORT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84" w:name="_CR9_1_4_7"/>
      <w:bookmarkStart w:id="2285" w:name="_Toc51776017"/>
      <w:bookmarkStart w:id="2286" w:name="_Toc56773039"/>
      <w:bookmarkStart w:id="2287" w:name="_Toc64447668"/>
      <w:bookmarkStart w:id="2288" w:name="_Toc74152324"/>
      <w:bookmarkStart w:id="2289" w:name="_Toc88654177"/>
      <w:bookmarkStart w:id="2290" w:name="_Toc99056246"/>
      <w:bookmarkStart w:id="2291" w:name="_Toc99959179"/>
      <w:bookmarkStart w:id="2292" w:name="_Toc105612365"/>
      <w:bookmarkStart w:id="2293" w:name="_Toc106109581"/>
      <w:bookmarkStart w:id="2294" w:name="_Toc112766473"/>
      <w:bookmarkStart w:id="2295" w:name="_Toc113379389"/>
      <w:bookmarkStart w:id="2296" w:name="_Toc120091942"/>
      <w:bookmarkStart w:id="2297" w:name="_Toc191543971"/>
      <w:bookmarkEnd w:id="2284"/>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298" w:name="_CR9_2"/>
      <w:bookmarkStart w:id="2299" w:name="_Toc51776018"/>
      <w:bookmarkStart w:id="2300" w:name="_Toc56773040"/>
      <w:bookmarkStart w:id="2301" w:name="_Toc64447669"/>
      <w:bookmarkStart w:id="2302" w:name="_Toc74152325"/>
      <w:bookmarkStart w:id="2303" w:name="_Toc88654178"/>
      <w:bookmarkStart w:id="2304" w:name="_Toc99056247"/>
      <w:bookmarkStart w:id="2305" w:name="_Toc99959180"/>
      <w:bookmarkStart w:id="2306" w:name="_Toc105612366"/>
      <w:bookmarkStart w:id="2307" w:name="_Toc106109582"/>
      <w:bookmarkStart w:id="2308" w:name="_Toc112766474"/>
      <w:bookmarkStart w:id="2309" w:name="_Toc113379390"/>
      <w:bookmarkStart w:id="2310" w:name="_Toc120091943"/>
      <w:bookmarkStart w:id="2311" w:name="_Toc191543972"/>
      <w:bookmarkEnd w:id="2298"/>
      <w:r w:rsidRPr="00707B3F">
        <w:rPr>
          <w:noProof/>
        </w:rPr>
        <w:t>9.2</w:t>
      </w:r>
      <w:r w:rsidRPr="00707B3F">
        <w:rPr>
          <w:noProof/>
        </w:rPr>
        <w:tab/>
        <w:t>Information Element definitions</w:t>
      </w:r>
      <w:bookmarkEnd w:id="2153"/>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324F67E" w14:textId="77777777" w:rsidR="00FC46E8" w:rsidRPr="00707B3F" w:rsidRDefault="00FC46E8" w:rsidP="00F637BE">
      <w:pPr>
        <w:pStyle w:val="Heading3"/>
        <w:keepNext w:val="0"/>
        <w:keepLines w:val="0"/>
        <w:widowControl w:val="0"/>
        <w:rPr>
          <w:noProof/>
        </w:rPr>
      </w:pPr>
      <w:bookmarkStart w:id="2312" w:name="_CR9_2_0"/>
      <w:bookmarkStart w:id="2313" w:name="_Toc534903080"/>
      <w:bookmarkStart w:id="2314" w:name="_Toc51776019"/>
      <w:bookmarkStart w:id="2315" w:name="_Toc56773041"/>
      <w:bookmarkStart w:id="2316" w:name="_Toc64447670"/>
      <w:bookmarkStart w:id="2317" w:name="_Toc74152326"/>
      <w:bookmarkStart w:id="2318" w:name="_Toc88654179"/>
      <w:bookmarkStart w:id="2319" w:name="_Toc99056248"/>
      <w:bookmarkStart w:id="2320" w:name="_Toc99959181"/>
      <w:bookmarkStart w:id="2321" w:name="_Toc105612367"/>
      <w:bookmarkStart w:id="2322" w:name="_Toc106109583"/>
      <w:bookmarkStart w:id="2323" w:name="_Toc112766475"/>
      <w:bookmarkStart w:id="2324" w:name="_Toc113379391"/>
      <w:bookmarkStart w:id="2325" w:name="_Toc120091944"/>
      <w:bookmarkStart w:id="2326" w:name="_Toc191543973"/>
      <w:bookmarkEnd w:id="2312"/>
      <w:r w:rsidRPr="00707B3F">
        <w:rPr>
          <w:noProof/>
        </w:rPr>
        <w:t>9.2.0</w:t>
      </w:r>
      <w:r w:rsidRPr="00707B3F">
        <w:rPr>
          <w:noProof/>
        </w:rPr>
        <w:tab/>
        <w:t>General</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27" w:name="_CR9_2_1"/>
      <w:bookmarkStart w:id="2328" w:name="_Toc534903081"/>
      <w:bookmarkStart w:id="2329" w:name="_Toc51776020"/>
      <w:bookmarkStart w:id="2330" w:name="_Toc56773042"/>
      <w:bookmarkStart w:id="2331" w:name="_Toc64447671"/>
      <w:bookmarkStart w:id="2332" w:name="_Toc74152327"/>
      <w:bookmarkStart w:id="2333" w:name="_Toc88654180"/>
      <w:bookmarkStart w:id="2334" w:name="_Toc99056249"/>
      <w:bookmarkStart w:id="2335" w:name="_Toc99959182"/>
      <w:bookmarkStart w:id="2336" w:name="_Toc105612368"/>
      <w:bookmarkStart w:id="2337" w:name="_Toc106109584"/>
      <w:bookmarkStart w:id="2338" w:name="_Toc112766476"/>
      <w:bookmarkStart w:id="2339" w:name="_Toc113379392"/>
      <w:bookmarkStart w:id="2340" w:name="_Toc120091945"/>
      <w:bookmarkStart w:id="2341" w:name="_Toc191543974"/>
      <w:bookmarkEnd w:id="2327"/>
      <w:r w:rsidRPr="00707B3F">
        <w:rPr>
          <w:noProof/>
        </w:rPr>
        <w:lastRenderedPageBreak/>
        <w:t>9.2.1</w:t>
      </w:r>
      <w:r w:rsidRPr="00707B3F">
        <w:rPr>
          <w:noProof/>
        </w:rPr>
        <w:tab/>
        <w:t>Cause</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 xml:space="preserve">Abstract syntax error (falsely </w:t>
            </w:r>
            <w:r w:rsidRPr="00707B3F">
              <w:rPr>
                <w:noProof/>
              </w:rPr>
              <w:lastRenderedPageBreak/>
              <w:t>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lastRenderedPageBreak/>
              <w:t xml:space="preserve">The received message contained IEs or IE groups in wrong order or with too </w:t>
            </w:r>
            <w:r w:rsidRPr="00707B3F">
              <w:rPr>
                <w:noProof/>
              </w:rPr>
              <w:lastRenderedPageBreak/>
              <w:t>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lastRenderedPageBreak/>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42" w:name="_CR9_2_2"/>
      <w:bookmarkStart w:id="2343" w:name="_Toc534903082"/>
      <w:bookmarkStart w:id="2344" w:name="_Toc51776021"/>
      <w:bookmarkStart w:id="2345" w:name="_Toc56773043"/>
      <w:bookmarkStart w:id="2346" w:name="_Toc64447672"/>
      <w:bookmarkStart w:id="2347" w:name="_Toc74152328"/>
      <w:bookmarkStart w:id="2348" w:name="_Toc88654181"/>
      <w:bookmarkStart w:id="2349" w:name="_Toc99056250"/>
      <w:bookmarkStart w:id="2350" w:name="_Toc99959183"/>
      <w:bookmarkStart w:id="2351" w:name="_Toc105612369"/>
      <w:bookmarkStart w:id="2352" w:name="_Toc106109585"/>
      <w:bookmarkStart w:id="2353" w:name="_Toc112766477"/>
      <w:bookmarkStart w:id="2354" w:name="_Toc113379393"/>
      <w:bookmarkStart w:id="2355" w:name="_Toc120091946"/>
      <w:bookmarkStart w:id="2356" w:name="_Toc191543975"/>
      <w:bookmarkEnd w:id="2342"/>
      <w:r w:rsidRPr="00707B3F">
        <w:rPr>
          <w:noProof/>
        </w:rPr>
        <w:t>9.2.2</w:t>
      </w:r>
      <w:r w:rsidRPr="00707B3F">
        <w:rPr>
          <w:noProof/>
        </w:rPr>
        <w:tab/>
        <w:t>Criticality Diagnostics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57" w:name="_CR9_2_3"/>
      <w:bookmarkStart w:id="2358" w:name="_Toc534903083"/>
      <w:bookmarkStart w:id="2359" w:name="_Toc51776022"/>
      <w:bookmarkStart w:id="2360" w:name="_Toc56773044"/>
      <w:bookmarkStart w:id="2361" w:name="_Toc64447673"/>
      <w:bookmarkStart w:id="2362" w:name="_Toc74152329"/>
      <w:bookmarkStart w:id="2363" w:name="_Toc88654182"/>
      <w:bookmarkStart w:id="2364" w:name="_Toc99056251"/>
      <w:bookmarkStart w:id="2365" w:name="_Toc99959184"/>
      <w:bookmarkStart w:id="2366" w:name="_Toc105612370"/>
      <w:bookmarkStart w:id="2367" w:name="_Toc106109586"/>
      <w:bookmarkStart w:id="2368" w:name="_Toc112766478"/>
      <w:bookmarkStart w:id="2369" w:name="_Toc113379394"/>
      <w:bookmarkStart w:id="2370" w:name="_Toc120091947"/>
      <w:bookmarkStart w:id="2371" w:name="_Toc191543976"/>
      <w:bookmarkEnd w:id="2357"/>
      <w:r w:rsidRPr="00707B3F">
        <w:rPr>
          <w:noProof/>
        </w:rPr>
        <w:t>9.2.3</w:t>
      </w:r>
      <w:r w:rsidRPr="00707B3F">
        <w:rPr>
          <w:noProof/>
        </w:rPr>
        <w:tab/>
        <w:t>Message Type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lastRenderedPageBreak/>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72" w:name="_CR9_2_4"/>
      <w:bookmarkStart w:id="2373" w:name="_Toc534903084"/>
      <w:bookmarkStart w:id="2374" w:name="_Toc51776023"/>
      <w:bookmarkStart w:id="2375" w:name="_Toc56773045"/>
      <w:bookmarkStart w:id="2376" w:name="_Toc64447674"/>
      <w:bookmarkStart w:id="2377" w:name="_Toc74152330"/>
      <w:bookmarkStart w:id="2378" w:name="_Toc88654183"/>
      <w:bookmarkStart w:id="2379" w:name="_Toc99056252"/>
      <w:bookmarkStart w:id="2380" w:name="_Toc99959185"/>
      <w:bookmarkStart w:id="2381" w:name="_Toc105612371"/>
      <w:bookmarkStart w:id="2382" w:name="_Toc106109587"/>
      <w:bookmarkStart w:id="2383" w:name="_Toc112766479"/>
      <w:bookmarkStart w:id="2384" w:name="_Toc113379395"/>
      <w:bookmarkStart w:id="2385" w:name="_Toc120091948"/>
      <w:bookmarkStart w:id="2386" w:name="_Toc191543977"/>
      <w:bookmarkEnd w:id="2372"/>
      <w:r w:rsidRPr="00707B3F">
        <w:rPr>
          <w:noProof/>
        </w:rPr>
        <w:t>9.2.4</w:t>
      </w:r>
      <w:r w:rsidRPr="00707B3F">
        <w:rPr>
          <w:noProof/>
        </w:rPr>
        <w:tab/>
        <w:t>NRPPa Transaction 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387" w:name="_CR9_2_5"/>
      <w:bookmarkStart w:id="2388" w:name="_Toc534903085"/>
      <w:bookmarkStart w:id="2389" w:name="_Toc51776024"/>
      <w:bookmarkStart w:id="2390" w:name="_Toc56773046"/>
      <w:bookmarkStart w:id="2391" w:name="_Toc64447675"/>
      <w:bookmarkStart w:id="2392" w:name="_Toc74152331"/>
      <w:bookmarkStart w:id="2393" w:name="_Toc88654184"/>
      <w:bookmarkStart w:id="2394" w:name="_Toc99056253"/>
      <w:bookmarkStart w:id="2395" w:name="_Toc99959186"/>
      <w:bookmarkStart w:id="2396" w:name="_Toc105612372"/>
      <w:bookmarkStart w:id="2397" w:name="_Toc106109588"/>
      <w:bookmarkStart w:id="2398" w:name="_Toc112766480"/>
      <w:bookmarkStart w:id="2399" w:name="_Toc113379396"/>
      <w:bookmarkStart w:id="2400" w:name="_Toc120091949"/>
      <w:bookmarkStart w:id="2401" w:name="_Toc191543978"/>
      <w:bookmarkEnd w:id="2387"/>
      <w:r w:rsidRPr="00707B3F">
        <w:rPr>
          <w:noProof/>
        </w:rPr>
        <w:t>9.2.5</w:t>
      </w:r>
      <w:r w:rsidRPr="00707B3F">
        <w:rPr>
          <w:noProof/>
        </w:rPr>
        <w:tab/>
        <w:t>E-CID Measurement Result</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lastRenderedPageBreak/>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w:t>
            </w:r>
            <w:r w:rsidRPr="00A4571B">
              <w:rPr>
                <w:b/>
                <w:bCs/>
                <w:noProof/>
              </w:rPr>
              <w:lastRenderedPageBreak/>
              <w:t>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w:t>
            </w:r>
            <w:r w:rsidRPr="00D85DFE">
              <w:rPr>
                <w:i/>
                <w:iCs/>
                <w:noProof/>
              </w:rPr>
              <w:lastRenderedPageBreak/>
              <w:t>&lt;maxIndexesReport&gt;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02" w:name="_CR9_2_6"/>
      <w:bookmarkStart w:id="2403" w:name="_Toc534903086"/>
      <w:bookmarkStart w:id="2404" w:name="_Toc51776025"/>
      <w:bookmarkStart w:id="2405" w:name="_Toc56773047"/>
      <w:bookmarkStart w:id="2406" w:name="_Toc64447676"/>
      <w:bookmarkStart w:id="2407" w:name="_Toc74152332"/>
      <w:bookmarkStart w:id="2408" w:name="_Toc88654185"/>
      <w:bookmarkStart w:id="2409" w:name="_Toc99056254"/>
      <w:bookmarkStart w:id="2410" w:name="_Toc99959187"/>
      <w:bookmarkStart w:id="2411" w:name="_Toc105612373"/>
      <w:bookmarkStart w:id="2412" w:name="_Toc106109589"/>
      <w:bookmarkStart w:id="2413" w:name="_Toc112766481"/>
      <w:bookmarkStart w:id="2414" w:name="_Toc113379397"/>
      <w:bookmarkStart w:id="2415" w:name="_Toc120091950"/>
      <w:bookmarkStart w:id="2416" w:name="_Toc191543979"/>
      <w:bookmarkEnd w:id="2402"/>
      <w:r w:rsidRPr="00707B3F">
        <w:rPr>
          <w:noProof/>
        </w:rPr>
        <w:t>9.2.6</w:t>
      </w:r>
      <w:r w:rsidRPr="00707B3F">
        <w:rPr>
          <w:noProof/>
        </w:rPr>
        <w:tab/>
        <w:t>NG-RAN CGI</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17" w:name="_CR9_2_7"/>
      <w:bookmarkStart w:id="2418" w:name="_Toc534903087"/>
      <w:bookmarkStart w:id="2419" w:name="_Toc51776026"/>
      <w:bookmarkStart w:id="2420" w:name="_Toc56773048"/>
      <w:bookmarkStart w:id="2421" w:name="_Toc64447677"/>
      <w:bookmarkStart w:id="2422" w:name="_Toc74152333"/>
      <w:bookmarkStart w:id="2423" w:name="_Toc88654186"/>
      <w:bookmarkStart w:id="2424" w:name="_Toc99056255"/>
      <w:bookmarkStart w:id="2425" w:name="_Toc99959188"/>
      <w:bookmarkStart w:id="2426" w:name="_Toc105612374"/>
      <w:bookmarkStart w:id="2427" w:name="_Toc106109590"/>
      <w:bookmarkStart w:id="2428" w:name="_Toc112766482"/>
      <w:bookmarkStart w:id="2429" w:name="_Toc113379398"/>
      <w:bookmarkStart w:id="2430" w:name="_Toc120091951"/>
      <w:bookmarkStart w:id="2431" w:name="_Toc191543980"/>
      <w:bookmarkEnd w:id="2417"/>
      <w:r w:rsidRPr="00A4571B">
        <w:t>9.2.7</w:t>
      </w:r>
      <w:r w:rsidRPr="00A4571B">
        <w:tab/>
        <w:t>CGI EUTRA</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lastRenderedPageBreak/>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32" w:name="_CR9_2_8"/>
      <w:bookmarkStart w:id="2433" w:name="_Toc534903088"/>
      <w:bookmarkStart w:id="2434" w:name="_Toc51776027"/>
      <w:bookmarkStart w:id="2435" w:name="_Toc56773049"/>
      <w:bookmarkStart w:id="2436" w:name="_Toc64447678"/>
      <w:bookmarkStart w:id="2437" w:name="_Toc74152334"/>
      <w:bookmarkStart w:id="2438" w:name="_Toc88654187"/>
      <w:bookmarkStart w:id="2439" w:name="_Toc99056256"/>
      <w:bookmarkStart w:id="2440" w:name="_Toc99959189"/>
      <w:bookmarkStart w:id="2441" w:name="_Toc105612375"/>
      <w:bookmarkStart w:id="2442" w:name="_Toc106109591"/>
      <w:bookmarkStart w:id="2443" w:name="_Toc112766483"/>
      <w:bookmarkStart w:id="2444" w:name="_Toc113379399"/>
      <w:bookmarkStart w:id="2445" w:name="_Toc120091952"/>
      <w:bookmarkStart w:id="2446" w:name="_Toc191543981"/>
      <w:bookmarkEnd w:id="2432"/>
      <w:r w:rsidRPr="00707B3F">
        <w:rPr>
          <w:noProof/>
        </w:rPr>
        <w:t>9.2.8</w:t>
      </w:r>
      <w:r w:rsidRPr="00707B3F">
        <w:rPr>
          <w:noProof/>
        </w:rPr>
        <w:tab/>
        <w:t>PLMN Identity</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47" w:name="_CR9_2_9"/>
      <w:bookmarkStart w:id="2448" w:name="_Toc51776028"/>
      <w:bookmarkStart w:id="2449" w:name="_Toc56773050"/>
      <w:bookmarkStart w:id="2450" w:name="_Toc64447679"/>
      <w:bookmarkStart w:id="2451" w:name="_Toc74152335"/>
      <w:bookmarkStart w:id="2452" w:name="_Toc88654188"/>
      <w:bookmarkStart w:id="2453" w:name="_Toc99056257"/>
      <w:bookmarkStart w:id="2454" w:name="_Toc99959190"/>
      <w:bookmarkStart w:id="2455" w:name="_Toc105612376"/>
      <w:bookmarkStart w:id="2456" w:name="_Toc106109592"/>
      <w:bookmarkStart w:id="2457" w:name="_Toc112766484"/>
      <w:bookmarkStart w:id="2458" w:name="_Toc113379400"/>
      <w:bookmarkStart w:id="2459" w:name="_Toc120091953"/>
      <w:bookmarkStart w:id="2460" w:name="_Toc534903089"/>
      <w:bookmarkStart w:id="2461" w:name="_Toc191543982"/>
      <w:bookmarkEnd w:id="2447"/>
      <w:r w:rsidRPr="00B93B75">
        <w:rPr>
          <w:rFonts w:eastAsia="MS Mincho"/>
        </w:rPr>
        <w:t>9.2.</w:t>
      </w:r>
      <w:r>
        <w:rPr>
          <w:rFonts w:eastAsia="MS Mincho"/>
        </w:rPr>
        <w:t>9</w:t>
      </w:r>
      <w:r w:rsidRPr="00B93B75">
        <w:rPr>
          <w:rFonts w:eastAsia="MS Mincho"/>
        </w:rPr>
        <w:tab/>
        <w:t>NR CGI</w:t>
      </w:r>
      <w:bookmarkEnd w:id="2448"/>
      <w:bookmarkEnd w:id="2449"/>
      <w:bookmarkEnd w:id="2450"/>
      <w:bookmarkEnd w:id="2451"/>
      <w:bookmarkEnd w:id="2452"/>
      <w:bookmarkEnd w:id="2453"/>
      <w:bookmarkEnd w:id="2454"/>
      <w:bookmarkEnd w:id="2455"/>
      <w:bookmarkEnd w:id="2456"/>
      <w:bookmarkEnd w:id="2457"/>
      <w:bookmarkEnd w:id="2458"/>
      <w:bookmarkEnd w:id="2459"/>
      <w:bookmarkEnd w:id="2461"/>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62" w:name="_CR9_2_10"/>
      <w:bookmarkStart w:id="2463" w:name="_Toc51776029"/>
      <w:bookmarkStart w:id="2464" w:name="_Toc56773051"/>
      <w:bookmarkStart w:id="2465" w:name="_Toc64447680"/>
      <w:bookmarkStart w:id="2466" w:name="_Toc74152336"/>
      <w:bookmarkStart w:id="2467" w:name="_Toc88654189"/>
      <w:bookmarkStart w:id="2468" w:name="_Toc99056258"/>
      <w:bookmarkStart w:id="2469" w:name="_Toc99959191"/>
      <w:bookmarkStart w:id="2470" w:name="_Toc105612377"/>
      <w:bookmarkStart w:id="2471" w:name="_Toc106109593"/>
      <w:bookmarkStart w:id="2472" w:name="_Toc112766485"/>
      <w:bookmarkStart w:id="2473" w:name="_Toc113379401"/>
      <w:bookmarkStart w:id="2474" w:name="_Toc120091954"/>
      <w:bookmarkStart w:id="2475" w:name="_Toc191543983"/>
      <w:bookmarkEnd w:id="2462"/>
      <w:r w:rsidRPr="00707B3F">
        <w:rPr>
          <w:noProof/>
        </w:rPr>
        <w:t>9.2.10</w:t>
      </w:r>
      <w:r w:rsidRPr="00707B3F">
        <w:rPr>
          <w:noProof/>
        </w:rPr>
        <w:tab/>
        <w:t>NG-RAN Access Point Position</w:t>
      </w:r>
      <w:bookmarkEnd w:id="2460"/>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w:t>
            </w:r>
            <w:r w:rsidRPr="00707B3F">
              <w:rPr>
                <w:noProof/>
              </w:rPr>
              <w:lastRenderedPageBreak/>
              <w:t xml:space="preserve">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lastRenderedPageBreak/>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76" w:name="_CR9_2_11"/>
      <w:bookmarkStart w:id="2477" w:name="_Toc534903090"/>
      <w:bookmarkStart w:id="2478" w:name="_Toc51776030"/>
      <w:bookmarkStart w:id="2479" w:name="_Toc56773052"/>
      <w:bookmarkStart w:id="2480" w:name="_Toc64447681"/>
      <w:bookmarkStart w:id="2481" w:name="_Toc74152337"/>
      <w:bookmarkStart w:id="2482" w:name="_Toc88654190"/>
      <w:bookmarkStart w:id="2483" w:name="_Toc99056259"/>
      <w:bookmarkStart w:id="2484" w:name="_Toc99959192"/>
      <w:bookmarkStart w:id="2485" w:name="_Toc105612378"/>
      <w:bookmarkStart w:id="2486" w:name="_Toc106109594"/>
      <w:bookmarkStart w:id="2487" w:name="_Toc112766486"/>
      <w:bookmarkStart w:id="2488" w:name="_Toc113379402"/>
      <w:bookmarkStart w:id="2489" w:name="_Toc120091955"/>
      <w:bookmarkStart w:id="2490" w:name="_Toc191543984"/>
      <w:bookmarkEnd w:id="2476"/>
      <w:r w:rsidRPr="00707B3F">
        <w:rPr>
          <w:noProof/>
        </w:rPr>
        <w:t>9.2.11</w:t>
      </w:r>
      <w:r w:rsidRPr="00707B3F">
        <w:rPr>
          <w:noProof/>
        </w:rPr>
        <w:tab/>
        <w:t>TAC</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491" w:name="_CR9_2_12"/>
      <w:bookmarkStart w:id="2492" w:name="_Toc534903091"/>
      <w:bookmarkStart w:id="2493" w:name="_Toc51776031"/>
      <w:bookmarkStart w:id="2494" w:name="_Toc56773053"/>
      <w:bookmarkStart w:id="2495" w:name="_Toc64447682"/>
      <w:bookmarkStart w:id="2496" w:name="_Toc74152338"/>
      <w:bookmarkStart w:id="2497" w:name="_Toc88654191"/>
      <w:bookmarkStart w:id="2498" w:name="_Toc99056260"/>
      <w:bookmarkStart w:id="2499" w:name="_Toc99959193"/>
      <w:bookmarkStart w:id="2500" w:name="_Toc105612379"/>
      <w:bookmarkStart w:id="2501" w:name="_Toc106109595"/>
      <w:bookmarkStart w:id="2502" w:name="_Toc112766487"/>
      <w:bookmarkStart w:id="2503" w:name="_Toc113379403"/>
      <w:bookmarkStart w:id="2504" w:name="_Toc120091956"/>
      <w:bookmarkStart w:id="2505" w:name="_Toc191543985"/>
      <w:bookmarkEnd w:id="2491"/>
      <w:r w:rsidRPr="00707B3F">
        <w:rPr>
          <w:noProof/>
          <w:lang w:eastAsia="zh-CN"/>
        </w:rPr>
        <w:t>9.2.12</w:t>
      </w:r>
      <w:r w:rsidRPr="00707B3F">
        <w:rPr>
          <w:noProof/>
          <w:lang w:eastAsia="zh-CN"/>
        </w:rPr>
        <w:tab/>
        <w:t>Cell Portion ID</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06" w:name="_CR9_2_13"/>
      <w:bookmarkStart w:id="2507" w:name="_Toc534903092"/>
      <w:bookmarkStart w:id="2508" w:name="_Toc51776032"/>
      <w:bookmarkStart w:id="2509" w:name="_Toc56773054"/>
      <w:bookmarkStart w:id="2510" w:name="_Toc64447683"/>
      <w:bookmarkStart w:id="2511" w:name="_Toc74152339"/>
      <w:bookmarkStart w:id="2512" w:name="_Toc88654192"/>
      <w:bookmarkStart w:id="2513" w:name="_Toc99056261"/>
      <w:bookmarkStart w:id="2514" w:name="_Toc99959194"/>
      <w:bookmarkStart w:id="2515" w:name="_Toc105612380"/>
      <w:bookmarkStart w:id="2516" w:name="_Toc106109596"/>
      <w:bookmarkStart w:id="2517" w:name="_Toc112766488"/>
      <w:bookmarkStart w:id="2518" w:name="_Toc113379404"/>
      <w:bookmarkStart w:id="2519" w:name="_Toc120091957"/>
      <w:bookmarkStart w:id="2520" w:name="_Toc191543986"/>
      <w:bookmarkEnd w:id="2506"/>
      <w:r w:rsidRPr="00707B3F">
        <w:rPr>
          <w:noProof/>
        </w:rPr>
        <w:t>9.2.13</w:t>
      </w:r>
      <w:r w:rsidRPr="00707B3F">
        <w:rPr>
          <w:noProof/>
        </w:rPr>
        <w:tab/>
      </w:r>
      <w:r w:rsidR="00A46763" w:rsidRPr="00707B3F">
        <w:rPr>
          <w:noProof/>
        </w:rPr>
        <w:t>Other</w:t>
      </w:r>
      <w:r w:rsidRPr="00707B3F">
        <w:rPr>
          <w:noProof/>
        </w:rPr>
        <w:t>-RAT Measurement Result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lastRenderedPageBreak/>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 xml:space="preserve">INTEGER </w:t>
            </w:r>
            <w:r w:rsidRPr="00707B3F">
              <w:rPr>
                <w:noProof/>
              </w:rPr>
              <w:lastRenderedPageBreak/>
              <w:t>(0..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21" w:name="_CR9_2_14"/>
      <w:bookmarkStart w:id="2522" w:name="_Toc534903093"/>
      <w:bookmarkStart w:id="2523" w:name="_Toc51776033"/>
      <w:bookmarkStart w:id="2524" w:name="_Toc56773055"/>
      <w:bookmarkStart w:id="2525" w:name="_Toc64447684"/>
      <w:bookmarkStart w:id="2526" w:name="_Toc74152340"/>
      <w:bookmarkStart w:id="2527" w:name="_Toc88654193"/>
      <w:bookmarkStart w:id="2528" w:name="_Toc99056262"/>
      <w:bookmarkStart w:id="2529" w:name="_Toc99959195"/>
      <w:bookmarkStart w:id="2530" w:name="_Toc105612381"/>
      <w:bookmarkStart w:id="2531" w:name="_Toc106109597"/>
      <w:bookmarkStart w:id="2532" w:name="_Toc112766489"/>
      <w:bookmarkStart w:id="2533" w:name="_Toc113379405"/>
      <w:bookmarkStart w:id="2534" w:name="_Toc120091958"/>
      <w:bookmarkStart w:id="2535" w:name="_Toc191543987"/>
      <w:bookmarkEnd w:id="2521"/>
      <w:r w:rsidRPr="00707B3F">
        <w:rPr>
          <w:noProof/>
        </w:rPr>
        <w:t>9.2.14</w:t>
      </w:r>
      <w:r w:rsidRPr="00707B3F">
        <w:rPr>
          <w:noProof/>
        </w:rPr>
        <w:tab/>
        <w:t>WLAN Measurement Result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lastRenderedPageBreak/>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36" w:name="_CR9_2_15"/>
      <w:bookmarkStart w:id="2537" w:name="_Toc534903094"/>
      <w:bookmarkStart w:id="2538" w:name="_Toc51776034"/>
      <w:bookmarkStart w:id="2539" w:name="_Toc56773056"/>
      <w:bookmarkStart w:id="2540" w:name="_Toc64447685"/>
      <w:bookmarkStart w:id="2541" w:name="_Toc74152341"/>
      <w:bookmarkStart w:id="2542" w:name="_Toc88654194"/>
      <w:bookmarkStart w:id="2543" w:name="_Toc99056263"/>
      <w:bookmarkStart w:id="2544" w:name="_Toc99959196"/>
      <w:bookmarkStart w:id="2545" w:name="_Toc105612382"/>
      <w:bookmarkStart w:id="2546" w:name="_Toc106109598"/>
      <w:bookmarkStart w:id="2547" w:name="_Toc112766490"/>
      <w:bookmarkStart w:id="2548" w:name="_Toc113379406"/>
      <w:bookmarkStart w:id="2549" w:name="_Toc120091959"/>
      <w:bookmarkStart w:id="2550" w:name="_Toc191543988"/>
      <w:bookmarkEnd w:id="2536"/>
      <w:r w:rsidRPr="00707B3F">
        <w:rPr>
          <w:noProof/>
        </w:rPr>
        <w:t>9.2.15</w:t>
      </w:r>
      <w:r w:rsidRPr="00707B3F">
        <w:rPr>
          <w:noProof/>
        </w:rPr>
        <w:tab/>
        <w:t>OTDOA Cell Information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 xml:space="preserve">Time in seconds relative to 00:00:00 on 1 January 1900 (calculated as continuous time without leap seconds and traceable to a common time reference) where binary encoding of the integer part is </w:t>
            </w:r>
            <w:r w:rsidRPr="00A4571B">
              <w:lastRenderedPageBreak/>
              <w:t>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 xml:space="preserve">Cell Global Identifier of the NR </w:t>
            </w:r>
            <w:r w:rsidRPr="00A4571B">
              <w:lastRenderedPageBreak/>
              <w:t>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51" w:name="_CR9_2_16"/>
      <w:bookmarkStart w:id="2552" w:name="_Toc534903095"/>
      <w:bookmarkStart w:id="2553" w:name="_Toc51776035"/>
      <w:bookmarkStart w:id="2554" w:name="_Toc56773057"/>
      <w:bookmarkStart w:id="2555" w:name="_Toc64447686"/>
      <w:bookmarkStart w:id="2556" w:name="_Toc74152342"/>
      <w:bookmarkStart w:id="2557" w:name="_Toc88654195"/>
      <w:bookmarkStart w:id="2558" w:name="_Toc99056264"/>
      <w:bookmarkStart w:id="2559" w:name="_Toc99959197"/>
      <w:bookmarkStart w:id="2560" w:name="_Toc105612383"/>
      <w:bookmarkStart w:id="2561" w:name="_Toc106109599"/>
      <w:bookmarkStart w:id="2562" w:name="_Toc112766491"/>
      <w:bookmarkStart w:id="2563" w:name="_Toc113379407"/>
      <w:bookmarkStart w:id="2564" w:name="_Toc120091960"/>
      <w:bookmarkStart w:id="2565" w:name="_Toc191543989"/>
      <w:bookmarkEnd w:id="2551"/>
      <w:r w:rsidRPr="00707B3F">
        <w:rPr>
          <w:noProof/>
        </w:rPr>
        <w:t>9.2.16</w:t>
      </w:r>
      <w:r w:rsidRPr="00707B3F">
        <w:rPr>
          <w:noProof/>
        </w:rPr>
        <w:tab/>
        <w:t xml:space="preserve">PRS Muting Configuration </w:t>
      </w:r>
      <w:r w:rsidR="00EF7E83" w:rsidRPr="00707B3F">
        <w:rPr>
          <w:noProof/>
        </w:rPr>
        <w:t>EUTRA</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66" w:name="_CR9_2_17"/>
      <w:bookmarkStart w:id="2567" w:name="_Toc534903096"/>
      <w:bookmarkStart w:id="2568" w:name="_Toc51776036"/>
      <w:bookmarkStart w:id="2569" w:name="_Toc56773058"/>
      <w:bookmarkStart w:id="2570" w:name="_Toc64447687"/>
      <w:bookmarkStart w:id="2571" w:name="_Toc74152343"/>
      <w:bookmarkStart w:id="2572" w:name="_Toc88654196"/>
      <w:bookmarkStart w:id="2573" w:name="_Toc99056265"/>
      <w:bookmarkStart w:id="2574" w:name="_Toc99959198"/>
      <w:bookmarkStart w:id="2575" w:name="_Toc105612384"/>
      <w:bookmarkStart w:id="2576" w:name="_Toc106109600"/>
      <w:bookmarkStart w:id="2577" w:name="_Toc112766492"/>
      <w:bookmarkStart w:id="2578" w:name="_Toc113379408"/>
      <w:bookmarkStart w:id="2579" w:name="_Toc120091961"/>
      <w:bookmarkStart w:id="2580" w:name="_Toc191543990"/>
      <w:bookmarkEnd w:id="2566"/>
      <w:r w:rsidRPr="00707B3F">
        <w:rPr>
          <w:noProof/>
        </w:rPr>
        <w:t>9.2.17</w:t>
      </w:r>
      <w:r w:rsidRPr="00707B3F">
        <w:rPr>
          <w:noProof/>
        </w:rPr>
        <w:tab/>
        <w:t xml:space="preserve">PRS Frequency Hopping Configuration </w:t>
      </w:r>
      <w:r w:rsidR="00D7644C" w:rsidRPr="00707B3F">
        <w:rPr>
          <w:noProof/>
        </w:rPr>
        <w:t>EUTRA</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lastRenderedPageBreak/>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81" w:name="_CR9_2_18"/>
      <w:bookmarkStart w:id="2582" w:name="_Toc534903097"/>
      <w:bookmarkStart w:id="2583" w:name="_Toc51776037"/>
      <w:bookmarkStart w:id="2584" w:name="_Toc56773059"/>
      <w:bookmarkStart w:id="2585" w:name="_Toc64447688"/>
      <w:bookmarkStart w:id="2586" w:name="_Toc74152344"/>
      <w:bookmarkStart w:id="2587" w:name="_Toc88654197"/>
      <w:bookmarkStart w:id="2588" w:name="_Toc99056266"/>
      <w:bookmarkStart w:id="2589" w:name="_Toc99959199"/>
      <w:bookmarkStart w:id="2590" w:name="_Toc105612385"/>
      <w:bookmarkStart w:id="2591" w:name="_Toc106109601"/>
      <w:bookmarkStart w:id="2592" w:name="_Toc112766493"/>
      <w:bookmarkStart w:id="2593" w:name="_Toc113379409"/>
      <w:bookmarkStart w:id="2594" w:name="_Toc120091962"/>
      <w:bookmarkStart w:id="2595" w:name="_Toc191543991"/>
      <w:bookmarkEnd w:id="2581"/>
      <w:r>
        <w:t>9.2.18</w:t>
      </w:r>
      <w:r w:rsidRPr="001E4F1C">
        <w:tab/>
      </w:r>
      <w:r>
        <w:rPr>
          <w:lang w:eastAsia="zh-CN"/>
        </w:rPr>
        <w:t>TDD Configuration EUTRA</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596" w:name="_Toc534730164"/>
    </w:p>
    <w:p w14:paraId="6458F2EC" w14:textId="77777777" w:rsidR="00D422B7" w:rsidRPr="0054226D" w:rsidRDefault="00D422B7" w:rsidP="00F637BE">
      <w:pPr>
        <w:pStyle w:val="Heading3"/>
        <w:keepNext w:val="0"/>
        <w:keepLines w:val="0"/>
        <w:widowControl w:val="0"/>
        <w:rPr>
          <w:lang w:eastAsia="zh-CN"/>
        </w:rPr>
      </w:pPr>
      <w:bookmarkStart w:id="2597" w:name="_CR9_2_19"/>
      <w:bookmarkStart w:id="2598" w:name="_Toc51776038"/>
      <w:bookmarkStart w:id="2599" w:name="_Toc56773060"/>
      <w:bookmarkStart w:id="2600" w:name="_Toc64447689"/>
      <w:bookmarkStart w:id="2601" w:name="_Toc74152345"/>
      <w:bookmarkStart w:id="2602" w:name="_Toc88654198"/>
      <w:bookmarkStart w:id="2603" w:name="_Toc99056267"/>
      <w:bookmarkStart w:id="2604" w:name="_Toc99959200"/>
      <w:bookmarkStart w:id="2605" w:name="_Toc105612386"/>
      <w:bookmarkStart w:id="2606" w:name="_Toc106109602"/>
      <w:bookmarkStart w:id="2607" w:name="_Toc112766494"/>
      <w:bookmarkStart w:id="2608" w:name="_Toc113379410"/>
      <w:bookmarkStart w:id="2609" w:name="_Toc120091963"/>
      <w:bookmarkStart w:id="2610" w:name="_Toc191543992"/>
      <w:bookmarkEnd w:id="2597"/>
      <w:r w:rsidRPr="0054226D">
        <w:rPr>
          <w:lang w:eastAsia="zh-CN"/>
        </w:rPr>
        <w:t>9.2.</w:t>
      </w:r>
      <w:r>
        <w:rPr>
          <w:lang w:eastAsia="zh-CN"/>
        </w:rPr>
        <w:t>19</w:t>
      </w:r>
      <w:r w:rsidRPr="0054226D">
        <w:rPr>
          <w:lang w:eastAsia="zh-CN"/>
        </w:rPr>
        <w:tab/>
        <w:t>Assistance Information</w:t>
      </w:r>
      <w:bookmarkEnd w:id="2596"/>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11" w:name="_CR9_2_20"/>
      <w:bookmarkStart w:id="2612" w:name="_Toc534730165"/>
      <w:bookmarkStart w:id="2613" w:name="_Toc51776039"/>
      <w:bookmarkStart w:id="2614" w:name="_Toc56773061"/>
      <w:bookmarkStart w:id="2615" w:name="_Toc64447690"/>
      <w:bookmarkStart w:id="2616" w:name="_Toc74152346"/>
      <w:bookmarkStart w:id="2617" w:name="_Toc88654199"/>
      <w:bookmarkStart w:id="2618" w:name="_Toc99056268"/>
      <w:bookmarkStart w:id="2619" w:name="_Toc99959201"/>
      <w:bookmarkStart w:id="2620" w:name="_Toc105612387"/>
      <w:bookmarkStart w:id="2621" w:name="_Toc106109603"/>
      <w:bookmarkStart w:id="2622" w:name="_Toc112766495"/>
      <w:bookmarkStart w:id="2623" w:name="_Toc113379411"/>
      <w:bookmarkStart w:id="2624" w:name="_Toc120091964"/>
      <w:bookmarkStart w:id="2625" w:name="_Toc191543993"/>
      <w:bookmarkEnd w:id="2611"/>
      <w:r w:rsidRPr="0054226D">
        <w:rPr>
          <w:lang w:eastAsia="zh-CN"/>
        </w:rPr>
        <w:t>9.2.</w:t>
      </w:r>
      <w:r>
        <w:rPr>
          <w:lang w:eastAsia="zh-CN"/>
        </w:rPr>
        <w:t>20</w:t>
      </w:r>
      <w:r w:rsidRPr="0054226D">
        <w:rPr>
          <w:lang w:eastAsia="zh-CN"/>
        </w:rPr>
        <w:tab/>
        <w:t>PosSIB Segments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DC77060" w14:textId="77777777" w:rsidR="00D422B7" w:rsidRDefault="00D422B7" w:rsidP="00F637BE">
      <w:pPr>
        <w:widowControl w:val="0"/>
      </w:pPr>
      <w:r w:rsidRPr="0054226D">
        <w:lastRenderedPageBreak/>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26" w:name="_CR9_2_21"/>
      <w:bookmarkStart w:id="2627" w:name="_Toc534730166"/>
      <w:bookmarkStart w:id="2628" w:name="_Toc51776040"/>
      <w:bookmarkStart w:id="2629" w:name="_Toc56773062"/>
      <w:bookmarkStart w:id="2630" w:name="_Toc64447691"/>
      <w:bookmarkStart w:id="2631" w:name="_Toc74152347"/>
      <w:bookmarkStart w:id="2632" w:name="_Toc88654200"/>
      <w:bookmarkStart w:id="2633" w:name="_Toc99056269"/>
      <w:bookmarkStart w:id="2634" w:name="_Toc99959202"/>
      <w:bookmarkStart w:id="2635" w:name="_Toc105612388"/>
      <w:bookmarkStart w:id="2636" w:name="_Toc106109604"/>
      <w:bookmarkStart w:id="2637" w:name="_Toc112766496"/>
      <w:bookmarkStart w:id="2638" w:name="_Toc113379412"/>
      <w:bookmarkStart w:id="2639" w:name="_Toc120091965"/>
      <w:bookmarkStart w:id="2640" w:name="_Toc191543994"/>
      <w:bookmarkEnd w:id="2626"/>
      <w:r w:rsidRPr="0054226D">
        <w:rPr>
          <w:lang w:eastAsia="zh-CN"/>
        </w:rPr>
        <w:t>9.2.</w:t>
      </w:r>
      <w:r>
        <w:rPr>
          <w:lang w:eastAsia="zh-CN"/>
        </w:rPr>
        <w:t>21</w:t>
      </w:r>
      <w:r w:rsidRPr="0054226D">
        <w:rPr>
          <w:lang w:eastAsia="zh-CN"/>
        </w:rPr>
        <w:tab/>
        <w:t>Assistance Information Meta Data</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41" w:name="_CR9_2_22"/>
      <w:bookmarkStart w:id="2642" w:name="_Toc534730167"/>
      <w:bookmarkStart w:id="2643" w:name="_Toc51776041"/>
      <w:bookmarkStart w:id="2644" w:name="_Toc56773063"/>
      <w:bookmarkStart w:id="2645" w:name="_Toc64447692"/>
      <w:bookmarkStart w:id="2646" w:name="_Toc74152348"/>
      <w:bookmarkStart w:id="2647" w:name="_Toc88654201"/>
      <w:bookmarkStart w:id="2648" w:name="_Toc99056270"/>
      <w:bookmarkStart w:id="2649" w:name="_Toc99959203"/>
      <w:bookmarkStart w:id="2650" w:name="_Toc105612389"/>
      <w:bookmarkStart w:id="2651" w:name="_Toc106109605"/>
      <w:bookmarkStart w:id="2652" w:name="_Toc112766497"/>
      <w:bookmarkStart w:id="2653" w:name="_Toc113379413"/>
      <w:bookmarkStart w:id="2654" w:name="_Toc120091966"/>
      <w:bookmarkStart w:id="2655" w:name="_Toc191543995"/>
      <w:bookmarkEnd w:id="2641"/>
      <w:r w:rsidRPr="0054226D">
        <w:rPr>
          <w:lang w:eastAsia="zh-CN"/>
        </w:rPr>
        <w:t>9.2.</w:t>
      </w:r>
      <w:r>
        <w:rPr>
          <w:lang w:eastAsia="zh-CN"/>
        </w:rPr>
        <w:t>22</w:t>
      </w:r>
      <w:r w:rsidRPr="0054226D">
        <w:rPr>
          <w:lang w:eastAsia="zh-CN"/>
        </w:rPr>
        <w:tab/>
      </w:r>
      <w:bookmarkStart w:id="2656" w:name="_Hlk8920296"/>
      <w:r w:rsidRPr="0054226D">
        <w:rPr>
          <w:lang w:eastAsia="zh-CN"/>
        </w:rPr>
        <w:t>Positioning SIB Type</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lastRenderedPageBreak/>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8F7BEB" w:rsidRDefault="00D422B7" w:rsidP="00F637BE">
      <w:pPr>
        <w:widowControl w:val="0"/>
        <w:rPr>
          <w:bCs/>
          <w:lang w:val="fr-FR"/>
        </w:rPr>
      </w:pPr>
    </w:p>
    <w:p w14:paraId="61F113A5" w14:textId="77777777" w:rsidR="00D422B7" w:rsidRPr="0054226D" w:rsidRDefault="00D422B7" w:rsidP="00F637BE">
      <w:pPr>
        <w:pStyle w:val="Heading3"/>
        <w:keepNext w:val="0"/>
        <w:keepLines w:val="0"/>
        <w:widowControl w:val="0"/>
        <w:rPr>
          <w:lang w:eastAsia="zh-CN"/>
        </w:rPr>
      </w:pPr>
      <w:bookmarkStart w:id="2657" w:name="_CR9_2_23"/>
      <w:bookmarkStart w:id="2658" w:name="_Toc534730168"/>
      <w:bookmarkStart w:id="2659" w:name="_Toc51776042"/>
      <w:bookmarkStart w:id="2660" w:name="_Toc56773064"/>
      <w:bookmarkStart w:id="2661" w:name="_Toc64447693"/>
      <w:bookmarkStart w:id="2662" w:name="_Toc74152349"/>
      <w:bookmarkStart w:id="2663" w:name="_Toc88654202"/>
      <w:bookmarkStart w:id="2664" w:name="_Toc99056271"/>
      <w:bookmarkStart w:id="2665" w:name="_Toc99959204"/>
      <w:bookmarkStart w:id="2666" w:name="_Toc105612390"/>
      <w:bookmarkStart w:id="2667" w:name="_Toc106109606"/>
      <w:bookmarkStart w:id="2668" w:name="_Toc112766498"/>
      <w:bookmarkStart w:id="2669" w:name="_Toc113379414"/>
      <w:bookmarkStart w:id="2670" w:name="_Toc120091967"/>
      <w:bookmarkStart w:id="2671" w:name="_Toc191543996"/>
      <w:bookmarkEnd w:id="2657"/>
      <w:r w:rsidRPr="0054226D">
        <w:rPr>
          <w:lang w:eastAsia="zh-CN"/>
        </w:rPr>
        <w:t>9.2.</w:t>
      </w:r>
      <w:r>
        <w:rPr>
          <w:lang w:eastAsia="zh-CN"/>
        </w:rPr>
        <w:t>23</w:t>
      </w:r>
      <w:r w:rsidRPr="0054226D">
        <w:rPr>
          <w:lang w:eastAsia="zh-CN"/>
        </w:rPr>
        <w:tab/>
        <w:t>Assistance Information Failure List</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72" w:name="_CR9_2_24"/>
      <w:bookmarkStart w:id="2673" w:name="_Toc51776043"/>
      <w:bookmarkStart w:id="2674" w:name="_Toc56773065"/>
      <w:bookmarkStart w:id="2675" w:name="_Toc64447694"/>
      <w:bookmarkStart w:id="2676" w:name="_Toc74152350"/>
      <w:bookmarkStart w:id="2677" w:name="_Toc88654203"/>
      <w:bookmarkStart w:id="2678" w:name="_Toc99056272"/>
      <w:bookmarkStart w:id="2679" w:name="_Toc99959205"/>
      <w:bookmarkStart w:id="2680" w:name="_Toc105612391"/>
      <w:bookmarkStart w:id="2681" w:name="_Toc106109607"/>
      <w:bookmarkStart w:id="2682" w:name="_Toc112766499"/>
      <w:bookmarkStart w:id="2683" w:name="_Toc113379415"/>
      <w:bookmarkStart w:id="2684" w:name="_Toc120091968"/>
      <w:bookmarkStart w:id="2685" w:name="_Toc191543997"/>
      <w:bookmarkEnd w:id="2672"/>
      <w:r w:rsidRPr="002571EA">
        <w:t>9.2.</w:t>
      </w:r>
      <w:r>
        <w:t>24</w:t>
      </w:r>
      <w:r w:rsidRPr="002571EA">
        <w:tab/>
      </w:r>
      <w:r>
        <w:t>TRP ID</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686" w:name="_CR9_2_25"/>
      <w:bookmarkStart w:id="2687" w:name="_Toc51776044"/>
      <w:bookmarkStart w:id="2688" w:name="_Toc56773066"/>
      <w:bookmarkStart w:id="2689" w:name="_Toc64447695"/>
      <w:bookmarkStart w:id="2690" w:name="_Toc74152351"/>
      <w:bookmarkStart w:id="2691" w:name="_Toc88654204"/>
      <w:bookmarkStart w:id="2692" w:name="_Toc99056273"/>
      <w:bookmarkStart w:id="2693" w:name="_Toc99959206"/>
      <w:bookmarkStart w:id="2694" w:name="_Toc105612392"/>
      <w:bookmarkStart w:id="2695" w:name="_Toc106109608"/>
      <w:bookmarkStart w:id="2696" w:name="_Toc112766500"/>
      <w:bookmarkStart w:id="2697" w:name="_Toc113379416"/>
      <w:bookmarkStart w:id="2698" w:name="_Toc120091969"/>
      <w:bookmarkStart w:id="2699" w:name="_Toc191543998"/>
      <w:bookmarkEnd w:id="2686"/>
      <w:r w:rsidRPr="002571EA">
        <w:t>9.2.</w:t>
      </w:r>
      <w:r>
        <w:t>25</w:t>
      </w:r>
      <w:r w:rsidRPr="002571EA">
        <w:tab/>
      </w:r>
      <w:r>
        <w:t>TRP Information</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lastRenderedPageBreak/>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00" w:name="_Toc20953850"/>
      <w:bookmarkStart w:id="2701" w:name="_Toc29391028"/>
    </w:p>
    <w:p w14:paraId="600C92FD" w14:textId="77777777" w:rsidR="00D422B7" w:rsidRPr="002A1C8D" w:rsidRDefault="00D422B7" w:rsidP="00A4571B">
      <w:pPr>
        <w:pStyle w:val="Heading3"/>
        <w:rPr>
          <w:rFonts w:eastAsia="Malgun Gothic"/>
        </w:rPr>
      </w:pPr>
      <w:bookmarkStart w:id="2702" w:name="_CR9_2_26"/>
      <w:bookmarkStart w:id="2703" w:name="_Toc478159770"/>
      <w:bookmarkStart w:id="2704" w:name="_Toc191543999"/>
      <w:bookmarkEnd w:id="2700"/>
      <w:bookmarkEnd w:id="2701"/>
      <w:bookmarkEnd w:id="2702"/>
      <w:r w:rsidRPr="002A1C8D">
        <w:rPr>
          <w:rFonts w:eastAsia="Malgun Gothic"/>
        </w:rPr>
        <w:t>9.2.</w:t>
      </w:r>
      <w:r>
        <w:rPr>
          <w:rFonts w:eastAsia="Malgun Gothic"/>
        </w:rPr>
        <w:t>26</w:t>
      </w:r>
      <w:r w:rsidRPr="002A1C8D">
        <w:rPr>
          <w:rFonts w:eastAsia="Malgun Gothic"/>
        </w:rPr>
        <w:tab/>
      </w:r>
      <w:bookmarkEnd w:id="2703"/>
      <w:r w:rsidRPr="002A1C8D">
        <w:rPr>
          <w:rFonts w:eastAsia="Malgun Gothic"/>
        </w:rPr>
        <w:t>Search Window Information</w:t>
      </w:r>
      <w:bookmarkEnd w:id="2704"/>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lastRenderedPageBreak/>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05" w:name="_CR9_2_27"/>
      <w:bookmarkStart w:id="2706" w:name="_Toc51776045"/>
      <w:bookmarkStart w:id="2707" w:name="_Toc56773067"/>
      <w:bookmarkStart w:id="2708" w:name="_Toc64447696"/>
      <w:bookmarkStart w:id="2709" w:name="_Toc74152352"/>
      <w:bookmarkStart w:id="2710" w:name="_Toc88654205"/>
      <w:bookmarkStart w:id="2711" w:name="_Toc99056274"/>
      <w:bookmarkStart w:id="2712" w:name="_Toc99959207"/>
      <w:bookmarkStart w:id="2713" w:name="_Toc105612393"/>
      <w:bookmarkStart w:id="2714" w:name="_Toc106109609"/>
      <w:bookmarkStart w:id="2715" w:name="_Toc112766501"/>
      <w:bookmarkStart w:id="2716" w:name="_Toc113379417"/>
      <w:bookmarkStart w:id="2717" w:name="_Toc120091970"/>
      <w:bookmarkStart w:id="2718" w:name="_Toc191544000"/>
      <w:bookmarkEnd w:id="2705"/>
      <w:r w:rsidRPr="0054226D">
        <w:t>9.2.</w:t>
      </w:r>
      <w:r>
        <w:t>27</w:t>
      </w:r>
      <w:r w:rsidRPr="0054226D">
        <w:tab/>
        <w:t xml:space="preserve">Requested SRS </w:t>
      </w:r>
      <w:r>
        <w:t>Transmission Characteristics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513259" w:rsidRPr="0054226D" w14:paraId="7183E6D0" w14:textId="77777777" w:rsidTr="001A3F26">
        <w:tc>
          <w:tcPr>
            <w:tcW w:w="2161" w:type="dxa"/>
          </w:tcPr>
          <w:p w14:paraId="63F49D2C" w14:textId="77777777" w:rsidR="00513259" w:rsidRPr="00A4571B" w:rsidRDefault="00513259" w:rsidP="00513259">
            <w:pPr>
              <w:pStyle w:val="TAL"/>
              <w:keepNext w:val="0"/>
              <w:keepLines w:val="0"/>
              <w:widowControl w:val="0"/>
              <w:ind w:left="142"/>
              <w:rPr>
                <w:i/>
                <w:iCs/>
              </w:rPr>
            </w:pPr>
            <w:r w:rsidRPr="00A4571B">
              <w:rPr>
                <w:i/>
                <w:iCs/>
              </w:rPr>
              <w:t>&gt;FR1</w:t>
            </w:r>
          </w:p>
        </w:tc>
        <w:tc>
          <w:tcPr>
            <w:tcW w:w="1080" w:type="dxa"/>
          </w:tcPr>
          <w:p w14:paraId="3A3E980C" w14:textId="77777777" w:rsidR="00513259" w:rsidRPr="00121B57" w:rsidRDefault="00513259" w:rsidP="00513259">
            <w:pPr>
              <w:pStyle w:val="TAL"/>
              <w:keepNext w:val="0"/>
              <w:keepLines w:val="0"/>
              <w:widowControl w:val="0"/>
            </w:pPr>
          </w:p>
        </w:tc>
        <w:tc>
          <w:tcPr>
            <w:tcW w:w="1080" w:type="dxa"/>
          </w:tcPr>
          <w:p w14:paraId="0E5BCFE4" w14:textId="77777777" w:rsidR="00513259" w:rsidRPr="00121B57" w:rsidRDefault="00513259" w:rsidP="00513259">
            <w:pPr>
              <w:pStyle w:val="TAL"/>
              <w:keepNext w:val="0"/>
              <w:keepLines w:val="0"/>
              <w:widowControl w:val="0"/>
            </w:pPr>
          </w:p>
        </w:tc>
        <w:tc>
          <w:tcPr>
            <w:tcW w:w="1512" w:type="dxa"/>
          </w:tcPr>
          <w:p w14:paraId="734314E6" w14:textId="693D9BD5" w:rsidR="00513259" w:rsidRPr="00121B57" w:rsidRDefault="00513259" w:rsidP="00513259">
            <w:pPr>
              <w:pStyle w:val="TAL"/>
              <w:keepNext w:val="0"/>
              <w:keepLines w:val="0"/>
              <w:widowControl w:val="0"/>
            </w:pPr>
            <w:r w:rsidRPr="00121B57">
              <w:t xml:space="preserve">ENUMERATED </w:t>
            </w:r>
            <w:r w:rsidR="001D7613" w:rsidRPr="00121B57">
              <w:t>(5</w:t>
            </w:r>
            <w:r w:rsidR="001D7613" w:rsidRPr="00E17648">
              <w:t>m</w:t>
            </w:r>
            <w:r w:rsidR="001D7613">
              <w:t>Hz</w:t>
            </w:r>
            <w:r w:rsidR="001D7613" w:rsidRPr="00121B57">
              <w:t>, 10</w:t>
            </w:r>
            <w:r w:rsidR="001D7613" w:rsidRPr="00E17648">
              <w:t>m</w:t>
            </w:r>
            <w:r w:rsidR="001D7613">
              <w:t>Hz</w:t>
            </w:r>
            <w:r w:rsidR="001D7613" w:rsidRPr="00121B57">
              <w:t>, 20</w:t>
            </w:r>
            <w:r w:rsidR="001D7613" w:rsidRPr="00E17648">
              <w:t>m</w:t>
            </w:r>
            <w:r w:rsidR="001D7613">
              <w:t>Hz</w:t>
            </w:r>
            <w:r w:rsidR="001D7613" w:rsidRPr="00121B57">
              <w:t>, 40</w:t>
            </w:r>
            <w:r w:rsidR="001D7613" w:rsidRPr="00E17648">
              <w:t>m</w:t>
            </w:r>
            <w:r w:rsidR="001D7613">
              <w:t>Hz</w:t>
            </w:r>
            <w:r w:rsidR="001D7613" w:rsidRPr="00121B57">
              <w:t>, 50</w:t>
            </w:r>
            <w:r w:rsidR="001D7613" w:rsidRPr="00E17648">
              <w:t>m</w:t>
            </w:r>
            <w:r w:rsidR="001D7613">
              <w:t>Hz</w:t>
            </w:r>
            <w:r w:rsidR="001D7613" w:rsidRPr="00121B57">
              <w:t>, 80</w:t>
            </w:r>
            <w:r w:rsidR="001D7613" w:rsidRPr="00E17648">
              <w:t>m</w:t>
            </w:r>
            <w:r w:rsidR="001D7613">
              <w:t>Hz</w:t>
            </w:r>
            <w:r w:rsidR="001D7613" w:rsidRPr="00121B57">
              <w:t>, 100</w:t>
            </w:r>
            <w:r w:rsidR="001D7613" w:rsidRPr="00E17648">
              <w:t>m</w:t>
            </w:r>
            <w:r w:rsidR="001D7613">
              <w:t>Hz</w:t>
            </w:r>
            <w:r w:rsidR="001D7613" w:rsidRPr="00121B57">
              <w:t>, ...</w:t>
            </w:r>
            <w:r w:rsidR="001D7613">
              <w:rPr>
                <w:rFonts w:hint="eastAsia"/>
                <w:lang w:eastAsia="zh-CN"/>
              </w:rPr>
              <w:t xml:space="preserve"> ,</w:t>
            </w:r>
            <w:r w:rsidR="001D7613">
              <w:rPr>
                <w:rFonts w:cs="Arial" w:hint="eastAsia"/>
                <w:szCs w:val="22"/>
                <w:lang w:eastAsia="zh-CN"/>
              </w:rPr>
              <w:t xml:space="preserve"> 15</w:t>
            </w:r>
            <w:r w:rsidR="001D7613">
              <w:t>mHz</w:t>
            </w:r>
            <w:r w:rsidR="001D7613">
              <w:rPr>
                <w:rFonts w:cs="Arial" w:hint="eastAsia"/>
                <w:szCs w:val="22"/>
                <w:lang w:eastAsia="zh-CN"/>
              </w:rPr>
              <w:t>, 25</w:t>
            </w:r>
            <w:r w:rsidR="001D7613">
              <w:t>mHz</w:t>
            </w:r>
            <w:r w:rsidR="001D7613">
              <w:rPr>
                <w:rFonts w:cs="Arial" w:hint="eastAsia"/>
                <w:szCs w:val="22"/>
                <w:lang w:eastAsia="zh-CN"/>
              </w:rPr>
              <w:t>, 30</w:t>
            </w:r>
            <w:r w:rsidR="001D7613">
              <w:t>mHz</w:t>
            </w:r>
            <w:r w:rsidR="001D7613">
              <w:rPr>
                <w:rFonts w:hint="eastAsia"/>
                <w:lang w:eastAsia="zh-CN"/>
              </w:rPr>
              <w:t xml:space="preserve">, </w:t>
            </w:r>
            <w:r w:rsidR="001D7613">
              <w:rPr>
                <w:rFonts w:cs="Arial" w:hint="eastAsia"/>
                <w:szCs w:val="22"/>
                <w:lang w:eastAsia="zh-CN"/>
              </w:rPr>
              <w:t>60</w:t>
            </w:r>
            <w:r w:rsidR="001D7613">
              <w:t>mHz</w:t>
            </w:r>
            <w:r w:rsidR="001D7613">
              <w:rPr>
                <w:rFonts w:cs="Arial" w:hint="eastAsia"/>
                <w:szCs w:val="22"/>
                <w:lang w:eastAsia="zh-CN"/>
              </w:rPr>
              <w:t>, 35</w:t>
            </w:r>
            <w:r w:rsidR="001D7613">
              <w:t>mHz</w:t>
            </w:r>
            <w:r w:rsidR="001D7613">
              <w:rPr>
                <w:rFonts w:cs="Arial" w:hint="eastAsia"/>
                <w:szCs w:val="22"/>
                <w:lang w:eastAsia="zh-CN"/>
              </w:rPr>
              <w:t>, 45</w:t>
            </w:r>
            <w:r w:rsidR="001D7613">
              <w:t>mHz</w:t>
            </w:r>
            <w:r w:rsidR="001D7613">
              <w:rPr>
                <w:rFonts w:hint="eastAsia"/>
                <w:lang w:eastAsia="zh-CN"/>
              </w:rPr>
              <w:t>,</w:t>
            </w:r>
            <w:r w:rsidR="001D7613">
              <w:rPr>
                <w:rFonts w:cs="Arial" w:hint="eastAsia"/>
                <w:szCs w:val="22"/>
                <w:lang w:eastAsia="zh-CN"/>
              </w:rPr>
              <w:t xml:space="preserve"> 70</w:t>
            </w:r>
            <w:r w:rsidR="001D7613">
              <w:t>mHz</w:t>
            </w:r>
            <w:r w:rsidR="001D7613">
              <w:rPr>
                <w:rFonts w:cs="Arial" w:hint="eastAsia"/>
                <w:szCs w:val="22"/>
                <w:lang w:eastAsia="zh-CN"/>
              </w:rPr>
              <w:t>, 90</w:t>
            </w:r>
            <w:r w:rsidR="001D7613">
              <w:t>mHz</w:t>
            </w:r>
            <w:r w:rsidR="001D7613" w:rsidRPr="00121B57">
              <w:t>)</w:t>
            </w:r>
          </w:p>
        </w:tc>
        <w:tc>
          <w:tcPr>
            <w:tcW w:w="1728" w:type="dxa"/>
          </w:tcPr>
          <w:p w14:paraId="6F85A8CC"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5A99404" w14:textId="77777777" w:rsidR="00513259" w:rsidRPr="00121B57" w:rsidRDefault="00513259" w:rsidP="00513259">
            <w:pPr>
              <w:pStyle w:val="TAC"/>
              <w:keepNext w:val="0"/>
              <w:keepLines w:val="0"/>
              <w:widowControl w:val="0"/>
              <w:rPr>
                <w:rFonts w:eastAsia="SimSun"/>
                <w:lang w:eastAsia="zh-CN"/>
              </w:rPr>
            </w:pPr>
          </w:p>
        </w:tc>
        <w:tc>
          <w:tcPr>
            <w:tcW w:w="1080" w:type="dxa"/>
          </w:tcPr>
          <w:p w14:paraId="05A04BAD" w14:textId="77777777" w:rsidR="00513259" w:rsidRPr="00121B57" w:rsidRDefault="00513259" w:rsidP="00513259">
            <w:pPr>
              <w:pStyle w:val="TAC"/>
              <w:keepNext w:val="0"/>
              <w:keepLines w:val="0"/>
              <w:widowControl w:val="0"/>
              <w:rPr>
                <w:rFonts w:eastAsia="SimSun"/>
                <w:lang w:eastAsia="zh-CN"/>
              </w:rPr>
            </w:pPr>
          </w:p>
        </w:tc>
      </w:tr>
      <w:tr w:rsidR="00513259" w:rsidRPr="0054226D" w14:paraId="0A1CC6A0" w14:textId="77777777" w:rsidTr="001A3F26">
        <w:tc>
          <w:tcPr>
            <w:tcW w:w="2161" w:type="dxa"/>
          </w:tcPr>
          <w:p w14:paraId="6C3AB7E4" w14:textId="77777777" w:rsidR="00513259" w:rsidRPr="00A4571B" w:rsidRDefault="00513259" w:rsidP="00513259">
            <w:pPr>
              <w:pStyle w:val="TAL"/>
              <w:keepNext w:val="0"/>
              <w:keepLines w:val="0"/>
              <w:widowControl w:val="0"/>
              <w:ind w:left="142"/>
              <w:rPr>
                <w:i/>
                <w:iCs/>
              </w:rPr>
            </w:pPr>
            <w:r w:rsidRPr="00A4571B">
              <w:rPr>
                <w:i/>
                <w:iCs/>
              </w:rPr>
              <w:t>&gt;FR2</w:t>
            </w:r>
          </w:p>
        </w:tc>
        <w:tc>
          <w:tcPr>
            <w:tcW w:w="1080" w:type="dxa"/>
          </w:tcPr>
          <w:p w14:paraId="23AD8943" w14:textId="77777777" w:rsidR="00513259" w:rsidRPr="00121B57" w:rsidRDefault="00513259" w:rsidP="00513259">
            <w:pPr>
              <w:pStyle w:val="TAL"/>
              <w:keepNext w:val="0"/>
              <w:keepLines w:val="0"/>
              <w:widowControl w:val="0"/>
            </w:pPr>
          </w:p>
        </w:tc>
        <w:tc>
          <w:tcPr>
            <w:tcW w:w="1080" w:type="dxa"/>
          </w:tcPr>
          <w:p w14:paraId="53778450" w14:textId="77777777" w:rsidR="00513259" w:rsidRPr="00121B57" w:rsidRDefault="00513259" w:rsidP="00513259">
            <w:pPr>
              <w:pStyle w:val="TAL"/>
              <w:keepNext w:val="0"/>
              <w:keepLines w:val="0"/>
              <w:widowControl w:val="0"/>
            </w:pPr>
          </w:p>
        </w:tc>
        <w:tc>
          <w:tcPr>
            <w:tcW w:w="1512" w:type="dxa"/>
          </w:tcPr>
          <w:p w14:paraId="2B1BDB03" w14:textId="620E2E28" w:rsidR="00513259" w:rsidRPr="00121B57" w:rsidRDefault="00513259" w:rsidP="00513259">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35EF55BD" w14:textId="77777777" w:rsidR="00513259" w:rsidRPr="00121B57" w:rsidRDefault="00513259" w:rsidP="00513259">
            <w:pPr>
              <w:pStyle w:val="TAC"/>
              <w:keepNext w:val="0"/>
              <w:keepLines w:val="0"/>
              <w:widowControl w:val="0"/>
              <w:rPr>
                <w:rFonts w:eastAsia="SimSun"/>
                <w:lang w:eastAsia="zh-CN"/>
              </w:rPr>
            </w:pPr>
          </w:p>
        </w:tc>
        <w:tc>
          <w:tcPr>
            <w:tcW w:w="1080" w:type="dxa"/>
          </w:tcPr>
          <w:p w14:paraId="39B905B5" w14:textId="77777777" w:rsidR="00513259" w:rsidRPr="00121B57" w:rsidRDefault="00513259" w:rsidP="00513259">
            <w:pPr>
              <w:pStyle w:val="TAC"/>
              <w:keepNext w:val="0"/>
              <w:keepLines w:val="0"/>
              <w:widowControl w:val="0"/>
              <w:rPr>
                <w:rFonts w:eastAsia="SimSun"/>
                <w:lang w:eastAsia="zh-CN"/>
              </w:rPr>
            </w:pPr>
          </w:p>
        </w:tc>
      </w:tr>
      <w:tr w:rsidR="00513259" w:rsidRPr="0054226D" w14:paraId="5591E52E" w14:textId="77777777" w:rsidTr="001A3F26">
        <w:tc>
          <w:tcPr>
            <w:tcW w:w="2161" w:type="dxa"/>
          </w:tcPr>
          <w:p w14:paraId="0CFCA1C0" w14:textId="77777777" w:rsidR="00513259" w:rsidRPr="00121B57" w:rsidRDefault="00513259" w:rsidP="00513259">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513259" w:rsidRPr="00121B57" w:rsidRDefault="00513259" w:rsidP="00513259">
            <w:pPr>
              <w:pStyle w:val="TAL"/>
              <w:keepNext w:val="0"/>
              <w:keepLines w:val="0"/>
              <w:widowControl w:val="0"/>
            </w:pPr>
          </w:p>
        </w:tc>
        <w:tc>
          <w:tcPr>
            <w:tcW w:w="1080" w:type="dxa"/>
          </w:tcPr>
          <w:p w14:paraId="737F55D2"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770C463B" w14:textId="77777777" w:rsidR="00513259" w:rsidRPr="00121B57" w:rsidRDefault="00513259" w:rsidP="00513259">
            <w:pPr>
              <w:pStyle w:val="TAL"/>
              <w:keepNext w:val="0"/>
              <w:keepLines w:val="0"/>
              <w:widowControl w:val="0"/>
            </w:pPr>
          </w:p>
        </w:tc>
        <w:tc>
          <w:tcPr>
            <w:tcW w:w="1728" w:type="dxa"/>
          </w:tcPr>
          <w:p w14:paraId="2CEF49D5"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2F048B7" w14:textId="507AB8C9"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513259" w:rsidRPr="00121B57" w:rsidRDefault="00513259" w:rsidP="00513259">
            <w:pPr>
              <w:pStyle w:val="TAC"/>
              <w:keepNext w:val="0"/>
              <w:keepLines w:val="0"/>
              <w:widowControl w:val="0"/>
              <w:rPr>
                <w:rFonts w:eastAsia="SimSun"/>
                <w:lang w:eastAsia="zh-CN"/>
              </w:rPr>
            </w:pPr>
          </w:p>
        </w:tc>
      </w:tr>
      <w:tr w:rsidR="00513259" w:rsidRPr="0054226D" w14:paraId="519BBB47" w14:textId="77777777" w:rsidTr="001A3F26">
        <w:tc>
          <w:tcPr>
            <w:tcW w:w="2161" w:type="dxa"/>
          </w:tcPr>
          <w:p w14:paraId="5911EA61" w14:textId="77777777" w:rsidR="00513259" w:rsidRPr="00115D3E" w:rsidRDefault="00513259" w:rsidP="00513259">
            <w:pPr>
              <w:pStyle w:val="TAL"/>
              <w:keepNext w:val="0"/>
              <w:keepLines w:val="0"/>
              <w:widowControl w:val="0"/>
              <w:ind w:left="142"/>
              <w:rPr>
                <w:b/>
                <w:bCs/>
              </w:rPr>
            </w:pPr>
            <w:r w:rsidRPr="00AF2D8F">
              <w:rPr>
                <w:b/>
                <w:bCs/>
              </w:rPr>
              <w:t>&gt;SRS Resource Set Item</w:t>
            </w:r>
          </w:p>
        </w:tc>
        <w:tc>
          <w:tcPr>
            <w:tcW w:w="1080" w:type="dxa"/>
          </w:tcPr>
          <w:p w14:paraId="1F596ED2" w14:textId="77777777" w:rsidR="00513259" w:rsidRPr="00121B57" w:rsidRDefault="00513259" w:rsidP="00513259">
            <w:pPr>
              <w:pStyle w:val="TAL"/>
              <w:keepNext w:val="0"/>
              <w:keepLines w:val="0"/>
              <w:widowControl w:val="0"/>
            </w:pPr>
          </w:p>
        </w:tc>
        <w:tc>
          <w:tcPr>
            <w:tcW w:w="1080" w:type="dxa"/>
          </w:tcPr>
          <w:p w14:paraId="44FD3120" w14:textId="77777777" w:rsidR="00513259" w:rsidRPr="00755A7C" w:rsidRDefault="00513259" w:rsidP="00513259">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513259" w:rsidRPr="00121B57" w:rsidRDefault="00513259" w:rsidP="00513259">
            <w:pPr>
              <w:pStyle w:val="TAL"/>
              <w:keepNext w:val="0"/>
              <w:keepLines w:val="0"/>
              <w:widowControl w:val="0"/>
            </w:pPr>
          </w:p>
        </w:tc>
        <w:tc>
          <w:tcPr>
            <w:tcW w:w="1728" w:type="dxa"/>
          </w:tcPr>
          <w:p w14:paraId="36208F5A"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1A283DFF" w14:textId="44A8A4F2"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513259" w:rsidRPr="00121B57" w:rsidRDefault="00513259" w:rsidP="00513259">
            <w:pPr>
              <w:pStyle w:val="TAC"/>
              <w:keepNext w:val="0"/>
              <w:keepLines w:val="0"/>
              <w:widowControl w:val="0"/>
              <w:rPr>
                <w:rFonts w:eastAsia="SimSun"/>
                <w:lang w:eastAsia="zh-CN"/>
              </w:rPr>
            </w:pPr>
          </w:p>
        </w:tc>
      </w:tr>
      <w:tr w:rsidR="00513259" w:rsidRPr="0054226D" w14:paraId="4CEF2255" w14:textId="77777777" w:rsidTr="001A3F26">
        <w:tc>
          <w:tcPr>
            <w:tcW w:w="2161" w:type="dxa"/>
          </w:tcPr>
          <w:p w14:paraId="5E6C740C"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513259" w:rsidRPr="00121B57" w:rsidRDefault="00513259" w:rsidP="00513259">
            <w:pPr>
              <w:pStyle w:val="TAL"/>
              <w:keepNext w:val="0"/>
              <w:keepLines w:val="0"/>
              <w:widowControl w:val="0"/>
            </w:pPr>
            <w:r w:rsidRPr="00121B57">
              <w:rPr>
                <w:szCs w:val="18"/>
              </w:rPr>
              <w:t>O</w:t>
            </w:r>
          </w:p>
        </w:tc>
        <w:tc>
          <w:tcPr>
            <w:tcW w:w="1080" w:type="dxa"/>
          </w:tcPr>
          <w:p w14:paraId="6142653E" w14:textId="77777777" w:rsidR="00513259" w:rsidRPr="00121B57" w:rsidRDefault="00513259" w:rsidP="00513259">
            <w:pPr>
              <w:pStyle w:val="TAL"/>
              <w:keepNext w:val="0"/>
              <w:keepLines w:val="0"/>
              <w:widowControl w:val="0"/>
            </w:pPr>
          </w:p>
        </w:tc>
        <w:tc>
          <w:tcPr>
            <w:tcW w:w="1512" w:type="dxa"/>
          </w:tcPr>
          <w:p w14:paraId="4B32EED7" w14:textId="77777777" w:rsidR="00513259" w:rsidRPr="00121B57" w:rsidRDefault="00513259" w:rsidP="00513259">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513259" w:rsidRPr="00121B57" w:rsidRDefault="00513259" w:rsidP="00513259">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513259" w:rsidRPr="00121B57" w:rsidRDefault="00513259" w:rsidP="00513259">
            <w:pPr>
              <w:pStyle w:val="TAC"/>
              <w:keepNext w:val="0"/>
              <w:keepLines w:val="0"/>
              <w:widowControl w:val="0"/>
              <w:rPr>
                <w:szCs w:val="18"/>
              </w:rPr>
            </w:pPr>
            <w:r>
              <w:rPr>
                <w:szCs w:val="18"/>
              </w:rPr>
              <w:t>-</w:t>
            </w:r>
          </w:p>
        </w:tc>
        <w:tc>
          <w:tcPr>
            <w:tcW w:w="1080" w:type="dxa"/>
          </w:tcPr>
          <w:p w14:paraId="5C4E8FCA" w14:textId="77777777" w:rsidR="00513259" w:rsidRPr="00121B57" w:rsidRDefault="00513259" w:rsidP="00513259">
            <w:pPr>
              <w:pStyle w:val="TAC"/>
              <w:keepNext w:val="0"/>
              <w:keepLines w:val="0"/>
              <w:widowControl w:val="0"/>
              <w:rPr>
                <w:szCs w:val="18"/>
              </w:rPr>
            </w:pPr>
          </w:p>
        </w:tc>
      </w:tr>
      <w:tr w:rsidR="00513259" w:rsidRPr="0054226D" w14:paraId="28E1BAB3" w14:textId="77777777" w:rsidTr="001A3F26">
        <w:tc>
          <w:tcPr>
            <w:tcW w:w="2161" w:type="dxa"/>
          </w:tcPr>
          <w:p w14:paraId="0D04EA94" w14:textId="77777777" w:rsidR="00513259" w:rsidRPr="00FD0A8A" w:rsidRDefault="00513259" w:rsidP="00513259">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513259" w:rsidRPr="00121B57" w:rsidRDefault="00513259" w:rsidP="00513259">
            <w:pPr>
              <w:pStyle w:val="TAL"/>
              <w:keepNext w:val="0"/>
              <w:keepLines w:val="0"/>
              <w:widowControl w:val="0"/>
              <w:rPr>
                <w:szCs w:val="18"/>
              </w:rPr>
            </w:pPr>
          </w:p>
        </w:tc>
        <w:tc>
          <w:tcPr>
            <w:tcW w:w="1080" w:type="dxa"/>
          </w:tcPr>
          <w:p w14:paraId="13277A50"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6C8BFE91" w14:textId="77777777" w:rsidR="00513259" w:rsidRPr="00121B57" w:rsidRDefault="00513259" w:rsidP="00513259">
            <w:pPr>
              <w:pStyle w:val="TAL"/>
              <w:keepNext w:val="0"/>
              <w:keepLines w:val="0"/>
              <w:widowControl w:val="0"/>
              <w:rPr>
                <w:szCs w:val="18"/>
              </w:rPr>
            </w:pPr>
          </w:p>
        </w:tc>
        <w:tc>
          <w:tcPr>
            <w:tcW w:w="1728" w:type="dxa"/>
          </w:tcPr>
          <w:p w14:paraId="51B1E0A8" w14:textId="77777777" w:rsidR="00513259" w:rsidRPr="00121B57" w:rsidRDefault="00513259" w:rsidP="00513259">
            <w:pPr>
              <w:pStyle w:val="TAL"/>
              <w:keepNext w:val="0"/>
              <w:keepLines w:val="0"/>
              <w:widowControl w:val="0"/>
              <w:rPr>
                <w:szCs w:val="18"/>
              </w:rPr>
            </w:pPr>
          </w:p>
        </w:tc>
        <w:tc>
          <w:tcPr>
            <w:tcW w:w="1080" w:type="dxa"/>
          </w:tcPr>
          <w:p w14:paraId="30048119" w14:textId="76BEAEDB" w:rsidR="00513259" w:rsidRPr="00121B57" w:rsidRDefault="00513259" w:rsidP="00513259">
            <w:pPr>
              <w:pStyle w:val="TAC"/>
              <w:keepNext w:val="0"/>
              <w:keepLines w:val="0"/>
              <w:widowControl w:val="0"/>
              <w:rPr>
                <w:szCs w:val="18"/>
              </w:rPr>
            </w:pPr>
            <w:r>
              <w:rPr>
                <w:szCs w:val="18"/>
              </w:rPr>
              <w:t>-</w:t>
            </w:r>
          </w:p>
        </w:tc>
        <w:tc>
          <w:tcPr>
            <w:tcW w:w="1080" w:type="dxa"/>
          </w:tcPr>
          <w:p w14:paraId="37D95D6C" w14:textId="77777777" w:rsidR="00513259" w:rsidRPr="00121B57" w:rsidRDefault="00513259" w:rsidP="00513259">
            <w:pPr>
              <w:pStyle w:val="TAC"/>
              <w:keepNext w:val="0"/>
              <w:keepLines w:val="0"/>
              <w:widowControl w:val="0"/>
              <w:rPr>
                <w:szCs w:val="18"/>
              </w:rPr>
            </w:pPr>
          </w:p>
        </w:tc>
      </w:tr>
      <w:tr w:rsidR="00513259" w:rsidRPr="0054226D" w14:paraId="1A191C6F" w14:textId="77777777" w:rsidTr="001A3F26">
        <w:tc>
          <w:tcPr>
            <w:tcW w:w="2161" w:type="dxa"/>
          </w:tcPr>
          <w:p w14:paraId="76C41CEC" w14:textId="77777777" w:rsidR="00513259" w:rsidRPr="00FD0A8A" w:rsidRDefault="00513259" w:rsidP="00513259">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513259" w:rsidRPr="00121B57" w:rsidRDefault="00513259" w:rsidP="00513259">
            <w:pPr>
              <w:pStyle w:val="TAL"/>
              <w:keepNext w:val="0"/>
              <w:keepLines w:val="0"/>
              <w:widowControl w:val="0"/>
              <w:rPr>
                <w:szCs w:val="18"/>
              </w:rPr>
            </w:pPr>
          </w:p>
        </w:tc>
        <w:tc>
          <w:tcPr>
            <w:tcW w:w="1080" w:type="dxa"/>
          </w:tcPr>
          <w:p w14:paraId="135C6EC9" w14:textId="77777777" w:rsidR="00513259" w:rsidRPr="00D219C3" w:rsidRDefault="00513259" w:rsidP="00513259">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513259" w:rsidRPr="00121B57" w:rsidRDefault="00513259" w:rsidP="00513259">
            <w:pPr>
              <w:pStyle w:val="TAL"/>
              <w:keepNext w:val="0"/>
              <w:keepLines w:val="0"/>
              <w:widowControl w:val="0"/>
              <w:rPr>
                <w:szCs w:val="18"/>
              </w:rPr>
            </w:pPr>
          </w:p>
        </w:tc>
        <w:tc>
          <w:tcPr>
            <w:tcW w:w="1728" w:type="dxa"/>
          </w:tcPr>
          <w:p w14:paraId="5A4043AD" w14:textId="77777777" w:rsidR="00513259" w:rsidRPr="00121B57" w:rsidRDefault="00513259" w:rsidP="00513259">
            <w:pPr>
              <w:pStyle w:val="TAL"/>
              <w:keepNext w:val="0"/>
              <w:keepLines w:val="0"/>
              <w:widowControl w:val="0"/>
              <w:rPr>
                <w:szCs w:val="18"/>
              </w:rPr>
            </w:pPr>
          </w:p>
        </w:tc>
        <w:tc>
          <w:tcPr>
            <w:tcW w:w="1080" w:type="dxa"/>
          </w:tcPr>
          <w:p w14:paraId="6E711C1C" w14:textId="63687E7C" w:rsidR="00513259" w:rsidRPr="00121B57" w:rsidRDefault="00513259" w:rsidP="00513259">
            <w:pPr>
              <w:pStyle w:val="TAC"/>
              <w:keepNext w:val="0"/>
              <w:keepLines w:val="0"/>
              <w:widowControl w:val="0"/>
              <w:rPr>
                <w:szCs w:val="18"/>
              </w:rPr>
            </w:pPr>
            <w:r>
              <w:rPr>
                <w:szCs w:val="18"/>
              </w:rPr>
              <w:t>-</w:t>
            </w:r>
          </w:p>
        </w:tc>
        <w:tc>
          <w:tcPr>
            <w:tcW w:w="1080" w:type="dxa"/>
          </w:tcPr>
          <w:p w14:paraId="04505D54" w14:textId="77777777" w:rsidR="00513259" w:rsidRPr="00121B57" w:rsidRDefault="00513259" w:rsidP="00513259">
            <w:pPr>
              <w:pStyle w:val="TAC"/>
              <w:keepNext w:val="0"/>
              <w:keepLines w:val="0"/>
              <w:widowControl w:val="0"/>
              <w:rPr>
                <w:szCs w:val="18"/>
              </w:rPr>
            </w:pPr>
          </w:p>
        </w:tc>
      </w:tr>
      <w:tr w:rsidR="00513259" w:rsidRPr="0054226D" w14:paraId="59E000A3" w14:textId="77777777" w:rsidTr="001A3F26">
        <w:tc>
          <w:tcPr>
            <w:tcW w:w="2161" w:type="dxa"/>
          </w:tcPr>
          <w:p w14:paraId="50649BA6" w14:textId="77777777" w:rsidR="00513259" w:rsidRPr="00121B57" w:rsidRDefault="00513259" w:rsidP="00513259">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513259" w:rsidRPr="00121B57" w:rsidRDefault="00513259" w:rsidP="00513259">
            <w:pPr>
              <w:pStyle w:val="TAL"/>
              <w:keepNext w:val="0"/>
              <w:keepLines w:val="0"/>
              <w:widowControl w:val="0"/>
              <w:rPr>
                <w:szCs w:val="18"/>
              </w:rPr>
            </w:pPr>
            <w:r>
              <w:rPr>
                <w:szCs w:val="18"/>
              </w:rPr>
              <w:t>M</w:t>
            </w:r>
          </w:p>
        </w:tc>
        <w:tc>
          <w:tcPr>
            <w:tcW w:w="1080" w:type="dxa"/>
          </w:tcPr>
          <w:p w14:paraId="1E6A841D" w14:textId="77777777" w:rsidR="00513259" w:rsidRPr="00121B57" w:rsidRDefault="00513259" w:rsidP="00513259">
            <w:pPr>
              <w:pStyle w:val="TAL"/>
              <w:keepNext w:val="0"/>
              <w:keepLines w:val="0"/>
              <w:widowControl w:val="0"/>
            </w:pPr>
          </w:p>
        </w:tc>
        <w:tc>
          <w:tcPr>
            <w:tcW w:w="1512" w:type="dxa"/>
          </w:tcPr>
          <w:p w14:paraId="775B028E" w14:textId="77777777" w:rsidR="00513259" w:rsidRPr="00121B57" w:rsidRDefault="00513259" w:rsidP="00513259">
            <w:pPr>
              <w:pStyle w:val="TAL"/>
              <w:keepNext w:val="0"/>
              <w:keepLines w:val="0"/>
              <w:widowControl w:val="0"/>
              <w:rPr>
                <w:szCs w:val="18"/>
              </w:rPr>
            </w:pPr>
            <w:r w:rsidRPr="00B37BB8">
              <w:rPr>
                <w:szCs w:val="18"/>
              </w:rPr>
              <w:t xml:space="preserve">ENUMERATED (0.125, 0.25, 0.5, 0.625, 1, 1.25, 2, 2.5, 4, 5, 8, 10, 16, 20, </w:t>
            </w:r>
            <w:r w:rsidRPr="00B37BB8">
              <w:rPr>
                <w:szCs w:val="18"/>
              </w:rPr>
              <w:lastRenderedPageBreak/>
              <w:t>32, 40, 64, 80, 160, 320, 640, 1280, 2560, 5120, 10240, …)</w:t>
            </w:r>
          </w:p>
        </w:tc>
        <w:tc>
          <w:tcPr>
            <w:tcW w:w="1728" w:type="dxa"/>
          </w:tcPr>
          <w:p w14:paraId="797E005D" w14:textId="77777777" w:rsidR="00513259" w:rsidRPr="00121B57" w:rsidRDefault="00513259" w:rsidP="00513259">
            <w:pPr>
              <w:pStyle w:val="TAL"/>
              <w:keepNext w:val="0"/>
              <w:keepLines w:val="0"/>
              <w:widowControl w:val="0"/>
              <w:rPr>
                <w:szCs w:val="18"/>
              </w:rPr>
            </w:pPr>
            <w:r w:rsidRPr="00B37BB8">
              <w:rPr>
                <w:szCs w:val="18"/>
              </w:rPr>
              <w:lastRenderedPageBreak/>
              <w:t>Milli-seconds</w:t>
            </w:r>
          </w:p>
        </w:tc>
        <w:tc>
          <w:tcPr>
            <w:tcW w:w="1080" w:type="dxa"/>
          </w:tcPr>
          <w:p w14:paraId="71E0D682" w14:textId="49830878" w:rsidR="00513259" w:rsidRPr="00B37BB8" w:rsidRDefault="00513259" w:rsidP="00513259">
            <w:pPr>
              <w:pStyle w:val="TAC"/>
              <w:keepNext w:val="0"/>
              <w:keepLines w:val="0"/>
              <w:widowControl w:val="0"/>
              <w:rPr>
                <w:szCs w:val="18"/>
              </w:rPr>
            </w:pPr>
            <w:r>
              <w:rPr>
                <w:szCs w:val="18"/>
              </w:rPr>
              <w:t>-</w:t>
            </w:r>
          </w:p>
        </w:tc>
        <w:tc>
          <w:tcPr>
            <w:tcW w:w="1080" w:type="dxa"/>
          </w:tcPr>
          <w:p w14:paraId="59923AA0" w14:textId="77777777" w:rsidR="00513259" w:rsidRPr="00B37BB8" w:rsidRDefault="00513259" w:rsidP="00513259">
            <w:pPr>
              <w:pStyle w:val="TAC"/>
              <w:keepNext w:val="0"/>
              <w:keepLines w:val="0"/>
              <w:widowControl w:val="0"/>
              <w:rPr>
                <w:szCs w:val="18"/>
              </w:rPr>
            </w:pPr>
          </w:p>
        </w:tc>
      </w:tr>
      <w:tr w:rsidR="00513259" w:rsidRPr="0054226D" w14:paraId="17B2EB9F" w14:textId="77777777" w:rsidTr="001A3F26">
        <w:tc>
          <w:tcPr>
            <w:tcW w:w="2161" w:type="dxa"/>
          </w:tcPr>
          <w:p w14:paraId="0185585E"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513259" w:rsidRPr="00121B57" w:rsidRDefault="00513259" w:rsidP="00513259">
            <w:pPr>
              <w:pStyle w:val="TAL"/>
              <w:keepNext w:val="0"/>
              <w:keepLines w:val="0"/>
              <w:widowControl w:val="0"/>
              <w:rPr>
                <w:szCs w:val="18"/>
              </w:rPr>
            </w:pPr>
            <w:r w:rsidRPr="00121B57">
              <w:rPr>
                <w:rFonts w:hint="eastAsia"/>
                <w:lang w:eastAsia="zh-CN"/>
              </w:rPr>
              <w:t>O</w:t>
            </w:r>
          </w:p>
        </w:tc>
        <w:tc>
          <w:tcPr>
            <w:tcW w:w="1080" w:type="dxa"/>
          </w:tcPr>
          <w:p w14:paraId="37EA399C" w14:textId="77777777" w:rsidR="00513259" w:rsidRPr="00121B57" w:rsidRDefault="00513259" w:rsidP="00513259">
            <w:pPr>
              <w:pStyle w:val="TAL"/>
              <w:keepNext w:val="0"/>
              <w:keepLines w:val="0"/>
              <w:widowControl w:val="0"/>
            </w:pPr>
          </w:p>
        </w:tc>
        <w:tc>
          <w:tcPr>
            <w:tcW w:w="1512" w:type="dxa"/>
          </w:tcPr>
          <w:p w14:paraId="2FB0F941" w14:textId="77777777" w:rsidR="00513259" w:rsidRPr="00121B57" w:rsidRDefault="00513259" w:rsidP="00513259">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513259" w:rsidRPr="00121B57" w:rsidRDefault="00513259" w:rsidP="00513259">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513259" w:rsidRPr="00121B57" w:rsidRDefault="00513259" w:rsidP="00513259">
            <w:pPr>
              <w:pStyle w:val="TAC"/>
              <w:keepNext w:val="0"/>
              <w:keepLines w:val="0"/>
              <w:widowControl w:val="0"/>
              <w:rPr>
                <w:szCs w:val="18"/>
              </w:rPr>
            </w:pPr>
            <w:r>
              <w:rPr>
                <w:szCs w:val="18"/>
              </w:rPr>
              <w:t>-</w:t>
            </w:r>
          </w:p>
        </w:tc>
        <w:tc>
          <w:tcPr>
            <w:tcW w:w="1080" w:type="dxa"/>
          </w:tcPr>
          <w:p w14:paraId="3979FB85" w14:textId="77777777" w:rsidR="00513259" w:rsidRPr="00121B57" w:rsidRDefault="00513259" w:rsidP="00513259">
            <w:pPr>
              <w:pStyle w:val="TAC"/>
              <w:keepNext w:val="0"/>
              <w:keepLines w:val="0"/>
              <w:widowControl w:val="0"/>
              <w:rPr>
                <w:szCs w:val="18"/>
              </w:rPr>
            </w:pPr>
          </w:p>
        </w:tc>
      </w:tr>
      <w:tr w:rsidR="00513259" w:rsidRPr="0054226D" w14:paraId="7327B7B6" w14:textId="77777777" w:rsidTr="001A3F26">
        <w:tc>
          <w:tcPr>
            <w:tcW w:w="2161" w:type="dxa"/>
          </w:tcPr>
          <w:p w14:paraId="4605DF1F"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37D31028" w14:textId="77777777" w:rsidR="00513259" w:rsidRPr="00121B57" w:rsidRDefault="00513259" w:rsidP="00513259">
            <w:pPr>
              <w:pStyle w:val="TAL"/>
              <w:keepNext w:val="0"/>
              <w:keepLines w:val="0"/>
              <w:widowControl w:val="0"/>
            </w:pPr>
          </w:p>
        </w:tc>
        <w:tc>
          <w:tcPr>
            <w:tcW w:w="1512" w:type="dxa"/>
          </w:tcPr>
          <w:p w14:paraId="371F9F88" w14:textId="77777777" w:rsidR="00513259" w:rsidRPr="00121B57" w:rsidRDefault="00513259" w:rsidP="00513259">
            <w:pPr>
              <w:pStyle w:val="TAL"/>
              <w:keepNext w:val="0"/>
              <w:keepLines w:val="0"/>
              <w:widowControl w:val="0"/>
              <w:rPr>
                <w:noProof/>
                <w:lang w:eastAsia="zh-CN"/>
              </w:rPr>
            </w:pPr>
            <w:r w:rsidRPr="00121B57">
              <w:t>9.2.</w:t>
            </w:r>
            <w:r>
              <w:t>53</w:t>
            </w:r>
          </w:p>
        </w:tc>
        <w:tc>
          <w:tcPr>
            <w:tcW w:w="1728" w:type="dxa"/>
          </w:tcPr>
          <w:p w14:paraId="5337E571" w14:textId="77777777" w:rsidR="00513259" w:rsidRPr="00121B57" w:rsidRDefault="00513259" w:rsidP="00513259">
            <w:pPr>
              <w:pStyle w:val="TAL"/>
              <w:keepNext w:val="0"/>
              <w:keepLines w:val="0"/>
              <w:widowControl w:val="0"/>
              <w:rPr>
                <w:szCs w:val="18"/>
              </w:rPr>
            </w:pPr>
          </w:p>
        </w:tc>
        <w:tc>
          <w:tcPr>
            <w:tcW w:w="1080" w:type="dxa"/>
          </w:tcPr>
          <w:p w14:paraId="226A135E" w14:textId="6F21C793" w:rsidR="00513259" w:rsidRPr="00121B57" w:rsidRDefault="00513259" w:rsidP="00513259">
            <w:pPr>
              <w:pStyle w:val="TAC"/>
              <w:keepNext w:val="0"/>
              <w:keepLines w:val="0"/>
              <w:widowControl w:val="0"/>
              <w:rPr>
                <w:szCs w:val="18"/>
              </w:rPr>
            </w:pPr>
            <w:r>
              <w:rPr>
                <w:szCs w:val="18"/>
              </w:rPr>
              <w:t>-</w:t>
            </w:r>
          </w:p>
        </w:tc>
        <w:tc>
          <w:tcPr>
            <w:tcW w:w="1080" w:type="dxa"/>
          </w:tcPr>
          <w:p w14:paraId="5A75C587" w14:textId="77777777" w:rsidR="00513259" w:rsidRPr="00121B57" w:rsidRDefault="00513259" w:rsidP="00513259">
            <w:pPr>
              <w:pStyle w:val="TAC"/>
              <w:keepNext w:val="0"/>
              <w:keepLines w:val="0"/>
              <w:widowControl w:val="0"/>
              <w:rPr>
                <w:szCs w:val="18"/>
              </w:rPr>
            </w:pPr>
          </w:p>
        </w:tc>
      </w:tr>
      <w:tr w:rsidR="00513259" w:rsidRPr="0054226D" w14:paraId="012CBBA6" w14:textId="77777777" w:rsidTr="001A3F26">
        <w:tc>
          <w:tcPr>
            <w:tcW w:w="2161" w:type="dxa"/>
          </w:tcPr>
          <w:p w14:paraId="55BFC1FE" w14:textId="77777777" w:rsidR="00513259" w:rsidRPr="004C7327" w:rsidRDefault="00513259" w:rsidP="00513259">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513259" w:rsidRPr="00121B57" w:rsidRDefault="00513259" w:rsidP="00513259">
            <w:pPr>
              <w:pStyle w:val="TAL"/>
              <w:keepNext w:val="0"/>
              <w:keepLines w:val="0"/>
              <w:widowControl w:val="0"/>
            </w:pPr>
            <w:r>
              <w:rPr>
                <w:rFonts w:hint="eastAsia"/>
                <w:lang w:eastAsia="zh-CN"/>
              </w:rPr>
              <w:t>O</w:t>
            </w:r>
          </w:p>
        </w:tc>
        <w:tc>
          <w:tcPr>
            <w:tcW w:w="1080" w:type="dxa"/>
          </w:tcPr>
          <w:p w14:paraId="71C49945" w14:textId="77777777" w:rsidR="00513259" w:rsidRPr="00121B57" w:rsidRDefault="00513259" w:rsidP="00513259">
            <w:pPr>
              <w:pStyle w:val="TAL"/>
              <w:keepNext w:val="0"/>
              <w:keepLines w:val="0"/>
              <w:widowControl w:val="0"/>
            </w:pPr>
          </w:p>
        </w:tc>
        <w:tc>
          <w:tcPr>
            <w:tcW w:w="1512" w:type="dxa"/>
          </w:tcPr>
          <w:p w14:paraId="1E38E407" w14:textId="77777777" w:rsidR="00513259" w:rsidRPr="00121B57" w:rsidRDefault="00513259" w:rsidP="00513259">
            <w:pPr>
              <w:pStyle w:val="TAL"/>
              <w:keepNext w:val="0"/>
              <w:keepLines w:val="0"/>
              <w:widowControl w:val="0"/>
            </w:pPr>
            <w:r>
              <w:rPr>
                <w:rFonts w:hint="eastAsia"/>
                <w:lang w:eastAsia="zh-CN"/>
              </w:rPr>
              <w:t>9</w:t>
            </w:r>
            <w:r>
              <w:rPr>
                <w:lang w:eastAsia="zh-CN"/>
              </w:rPr>
              <w:t>.2.60</w:t>
            </w:r>
          </w:p>
        </w:tc>
        <w:tc>
          <w:tcPr>
            <w:tcW w:w="1728" w:type="dxa"/>
          </w:tcPr>
          <w:p w14:paraId="0790B30B" w14:textId="77777777" w:rsidR="00513259" w:rsidRPr="00121B57" w:rsidRDefault="00513259" w:rsidP="00513259">
            <w:pPr>
              <w:pStyle w:val="TAL"/>
              <w:keepNext w:val="0"/>
              <w:keepLines w:val="0"/>
              <w:widowControl w:val="0"/>
              <w:rPr>
                <w:szCs w:val="18"/>
              </w:rPr>
            </w:pPr>
          </w:p>
        </w:tc>
        <w:tc>
          <w:tcPr>
            <w:tcW w:w="1080" w:type="dxa"/>
          </w:tcPr>
          <w:p w14:paraId="55315FF2" w14:textId="51041F73" w:rsidR="00513259" w:rsidRPr="00121B57" w:rsidRDefault="00513259" w:rsidP="00513259">
            <w:pPr>
              <w:pStyle w:val="TAC"/>
              <w:keepNext w:val="0"/>
              <w:keepLines w:val="0"/>
              <w:widowControl w:val="0"/>
              <w:rPr>
                <w:szCs w:val="18"/>
              </w:rPr>
            </w:pPr>
            <w:r>
              <w:rPr>
                <w:szCs w:val="18"/>
              </w:rPr>
              <w:t>-</w:t>
            </w:r>
          </w:p>
        </w:tc>
        <w:tc>
          <w:tcPr>
            <w:tcW w:w="1080" w:type="dxa"/>
          </w:tcPr>
          <w:p w14:paraId="623AB488" w14:textId="77777777" w:rsidR="00513259" w:rsidRPr="00121B57" w:rsidRDefault="00513259" w:rsidP="00513259">
            <w:pPr>
              <w:pStyle w:val="TAC"/>
              <w:keepNext w:val="0"/>
              <w:keepLines w:val="0"/>
              <w:widowControl w:val="0"/>
              <w:rPr>
                <w:szCs w:val="18"/>
              </w:rPr>
            </w:pPr>
          </w:p>
        </w:tc>
      </w:tr>
      <w:tr w:rsidR="00513259" w:rsidRPr="0054226D" w14:paraId="047A7DD7" w14:textId="77777777" w:rsidTr="001A3F26">
        <w:tc>
          <w:tcPr>
            <w:tcW w:w="2161" w:type="dxa"/>
          </w:tcPr>
          <w:p w14:paraId="2C27748C" w14:textId="77777777" w:rsidR="00513259" w:rsidRPr="00121B57" w:rsidRDefault="00513259" w:rsidP="00513259">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4F5D582E" w14:textId="77777777" w:rsidR="00513259" w:rsidRPr="00121B57" w:rsidRDefault="00513259" w:rsidP="00513259">
            <w:pPr>
              <w:pStyle w:val="TAL"/>
              <w:keepNext w:val="0"/>
              <w:keepLines w:val="0"/>
              <w:widowControl w:val="0"/>
            </w:pPr>
          </w:p>
        </w:tc>
        <w:tc>
          <w:tcPr>
            <w:tcW w:w="1512" w:type="dxa"/>
          </w:tcPr>
          <w:p w14:paraId="4B0CBF21" w14:textId="77777777" w:rsidR="00513259" w:rsidRPr="00121B57" w:rsidRDefault="00513259" w:rsidP="00513259">
            <w:pPr>
              <w:pStyle w:val="TAL"/>
              <w:keepNext w:val="0"/>
              <w:keepLines w:val="0"/>
              <w:widowControl w:val="0"/>
              <w:rPr>
                <w:noProof/>
                <w:lang w:eastAsia="zh-CN"/>
              </w:rPr>
            </w:pPr>
            <w:r w:rsidRPr="00121B57">
              <w:t>9.2.</w:t>
            </w:r>
            <w:r>
              <w:t>54</w:t>
            </w:r>
          </w:p>
        </w:tc>
        <w:tc>
          <w:tcPr>
            <w:tcW w:w="1728" w:type="dxa"/>
          </w:tcPr>
          <w:p w14:paraId="430D3D97" w14:textId="77777777" w:rsidR="00513259" w:rsidRPr="00121B57" w:rsidRDefault="00513259" w:rsidP="00513259">
            <w:pPr>
              <w:pStyle w:val="TAL"/>
              <w:keepNext w:val="0"/>
              <w:keepLines w:val="0"/>
              <w:widowControl w:val="0"/>
              <w:rPr>
                <w:szCs w:val="18"/>
              </w:rPr>
            </w:pPr>
          </w:p>
        </w:tc>
        <w:tc>
          <w:tcPr>
            <w:tcW w:w="1080" w:type="dxa"/>
          </w:tcPr>
          <w:p w14:paraId="6E009335" w14:textId="3BDE01BD" w:rsidR="00513259" w:rsidRPr="00121B57" w:rsidRDefault="00513259" w:rsidP="00513259">
            <w:pPr>
              <w:pStyle w:val="TAC"/>
              <w:keepNext w:val="0"/>
              <w:keepLines w:val="0"/>
              <w:widowControl w:val="0"/>
              <w:rPr>
                <w:szCs w:val="18"/>
              </w:rPr>
            </w:pPr>
            <w:r>
              <w:rPr>
                <w:szCs w:val="18"/>
              </w:rPr>
              <w:t>-</w:t>
            </w:r>
          </w:p>
        </w:tc>
        <w:tc>
          <w:tcPr>
            <w:tcW w:w="1080" w:type="dxa"/>
          </w:tcPr>
          <w:p w14:paraId="271C51CA" w14:textId="77777777" w:rsidR="00513259" w:rsidRPr="00121B57" w:rsidRDefault="00513259" w:rsidP="00513259">
            <w:pPr>
              <w:pStyle w:val="TAC"/>
              <w:keepNext w:val="0"/>
              <w:keepLines w:val="0"/>
              <w:widowControl w:val="0"/>
              <w:rPr>
                <w:szCs w:val="18"/>
              </w:rPr>
            </w:pPr>
          </w:p>
        </w:tc>
      </w:tr>
      <w:tr w:rsidR="00513259" w:rsidRPr="0054226D" w14:paraId="01BDF462" w14:textId="77777777" w:rsidTr="001A3F26">
        <w:tc>
          <w:tcPr>
            <w:tcW w:w="2161" w:type="dxa"/>
          </w:tcPr>
          <w:p w14:paraId="6A3A5135" w14:textId="77777777" w:rsidR="00513259" w:rsidRPr="00121B57" w:rsidRDefault="00513259" w:rsidP="00513259">
            <w:pPr>
              <w:pStyle w:val="TAL"/>
              <w:keepNext w:val="0"/>
              <w:keepLines w:val="0"/>
              <w:widowControl w:val="0"/>
            </w:pPr>
            <w:r w:rsidRPr="00A01747">
              <w:rPr>
                <w:lang w:eastAsia="zh-CN"/>
              </w:rPr>
              <w:t>SRS Frequency</w:t>
            </w:r>
          </w:p>
        </w:tc>
        <w:tc>
          <w:tcPr>
            <w:tcW w:w="1080" w:type="dxa"/>
          </w:tcPr>
          <w:p w14:paraId="5A4A4F9E" w14:textId="77777777" w:rsidR="00513259" w:rsidRPr="00121B57" w:rsidRDefault="00513259" w:rsidP="00513259">
            <w:pPr>
              <w:pStyle w:val="TAL"/>
              <w:keepNext w:val="0"/>
              <w:keepLines w:val="0"/>
              <w:widowControl w:val="0"/>
            </w:pPr>
            <w:r w:rsidRPr="00A01747">
              <w:rPr>
                <w:lang w:eastAsia="zh-CN"/>
              </w:rPr>
              <w:t>O</w:t>
            </w:r>
          </w:p>
        </w:tc>
        <w:tc>
          <w:tcPr>
            <w:tcW w:w="1080" w:type="dxa"/>
          </w:tcPr>
          <w:p w14:paraId="6FDD59C8" w14:textId="77777777" w:rsidR="00513259" w:rsidRPr="00121B57" w:rsidRDefault="00513259" w:rsidP="00513259">
            <w:pPr>
              <w:pStyle w:val="TAL"/>
              <w:keepNext w:val="0"/>
              <w:keepLines w:val="0"/>
              <w:widowControl w:val="0"/>
            </w:pPr>
          </w:p>
        </w:tc>
        <w:tc>
          <w:tcPr>
            <w:tcW w:w="1512" w:type="dxa"/>
          </w:tcPr>
          <w:p w14:paraId="19CA3163" w14:textId="77777777" w:rsidR="00513259" w:rsidRPr="00121B57" w:rsidRDefault="00513259" w:rsidP="00513259">
            <w:pPr>
              <w:pStyle w:val="TAL"/>
              <w:keepNext w:val="0"/>
              <w:keepLines w:val="0"/>
              <w:widowControl w:val="0"/>
            </w:pPr>
            <w:r w:rsidRPr="00A01747">
              <w:t>INTEGER(0..3279165)</w:t>
            </w:r>
          </w:p>
        </w:tc>
        <w:tc>
          <w:tcPr>
            <w:tcW w:w="1728" w:type="dxa"/>
          </w:tcPr>
          <w:p w14:paraId="7CD573CF" w14:textId="77777777" w:rsidR="00513259" w:rsidRDefault="00513259" w:rsidP="00513259">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513259" w:rsidRPr="00121B57" w:rsidRDefault="00513259" w:rsidP="00513259">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513259" w:rsidRPr="00121B57" w:rsidRDefault="00513259" w:rsidP="00513259">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513259" w:rsidRPr="00121B57" w:rsidRDefault="00513259" w:rsidP="00513259">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19" w:name="_CR9_2_28"/>
      <w:bookmarkStart w:id="2720" w:name="_Toc534730156"/>
      <w:bookmarkStart w:id="2721" w:name="_Toc51776046"/>
      <w:bookmarkStart w:id="2722" w:name="_Toc56773068"/>
      <w:bookmarkStart w:id="2723" w:name="_Toc64447697"/>
      <w:bookmarkStart w:id="2724" w:name="_Toc74152353"/>
      <w:bookmarkStart w:id="2725" w:name="_Toc88654206"/>
      <w:bookmarkStart w:id="2726" w:name="_Toc99056275"/>
      <w:bookmarkStart w:id="2727" w:name="_Toc99959208"/>
      <w:bookmarkStart w:id="2728" w:name="_Toc105612394"/>
      <w:bookmarkStart w:id="2729" w:name="_Toc106109610"/>
      <w:bookmarkStart w:id="2730" w:name="_Toc112766502"/>
      <w:bookmarkStart w:id="2731" w:name="_Toc113379418"/>
      <w:bookmarkStart w:id="2732" w:name="_Toc120091971"/>
      <w:bookmarkStart w:id="2733" w:name="_Toc191544001"/>
      <w:bookmarkEnd w:id="2719"/>
      <w:r w:rsidRPr="0054226D">
        <w:t>9.2.</w:t>
      </w:r>
      <w:r>
        <w:t>28</w:t>
      </w:r>
      <w:r w:rsidRPr="0054226D">
        <w:tab/>
      </w:r>
      <w:bookmarkEnd w:id="2720"/>
      <w:r>
        <w:t>SRS Configuration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lastRenderedPageBreak/>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lastRenderedPageBreak/>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34" w:name="_CR9_2_29"/>
      <w:bookmarkStart w:id="2735" w:name="_Toc51776047"/>
      <w:bookmarkStart w:id="2736" w:name="_Toc56773069"/>
      <w:bookmarkStart w:id="2737" w:name="_Toc64447698"/>
      <w:bookmarkStart w:id="2738" w:name="_Toc74152354"/>
      <w:bookmarkStart w:id="2739" w:name="_Toc88654207"/>
      <w:bookmarkStart w:id="2740" w:name="_Toc99056276"/>
      <w:bookmarkStart w:id="2741" w:name="_Toc99959209"/>
      <w:bookmarkStart w:id="2742" w:name="_Toc105612395"/>
      <w:bookmarkStart w:id="2743" w:name="_Toc106109611"/>
      <w:bookmarkStart w:id="2744" w:name="_Toc112766503"/>
      <w:bookmarkStart w:id="2745" w:name="_Toc113379419"/>
      <w:bookmarkStart w:id="2746" w:name="_Toc120091972"/>
      <w:bookmarkStart w:id="2747" w:name="_Toc191544002"/>
      <w:bookmarkEnd w:id="2734"/>
      <w:r w:rsidRPr="002A1C8D">
        <w:t>9.2.</w:t>
      </w:r>
      <w:r>
        <w:t>29</w:t>
      </w:r>
      <w:r w:rsidRPr="002A1C8D">
        <w:tab/>
        <w:t>SRS Resource</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rsidRPr="002A1C8D">
        <w:t xml:space="preserve"> </w:t>
      </w:r>
    </w:p>
    <w:p w14:paraId="53A75C1D" w14:textId="77777777" w:rsidR="007D4075" w:rsidRPr="00504F3B" w:rsidRDefault="007D4075" w:rsidP="00A4571B">
      <w:r w:rsidRPr="002A1C8D">
        <w:lastRenderedPageBreak/>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48" w:name="_CR9_2_30"/>
      <w:bookmarkStart w:id="2749" w:name="_Toc51776048"/>
      <w:bookmarkStart w:id="2750" w:name="_Toc56773070"/>
      <w:bookmarkStart w:id="2751" w:name="_Toc64447699"/>
      <w:bookmarkStart w:id="2752" w:name="_Toc74152355"/>
      <w:bookmarkStart w:id="2753" w:name="_Toc88654208"/>
      <w:bookmarkStart w:id="2754" w:name="_Toc99056277"/>
      <w:bookmarkStart w:id="2755" w:name="_Toc99959210"/>
      <w:bookmarkStart w:id="2756" w:name="_Toc105612396"/>
      <w:bookmarkStart w:id="2757" w:name="_Toc106109612"/>
      <w:bookmarkStart w:id="2758" w:name="_Toc112766504"/>
      <w:bookmarkStart w:id="2759" w:name="_Toc113379420"/>
      <w:bookmarkStart w:id="2760" w:name="_Toc120091973"/>
      <w:bookmarkStart w:id="2761" w:name="_Toc191544003"/>
      <w:bookmarkEnd w:id="2748"/>
      <w:r w:rsidRPr="002A1C8D">
        <w:t>9.2.</w:t>
      </w:r>
      <w:r>
        <w:t>30</w:t>
      </w:r>
      <w:r w:rsidRPr="002A1C8D">
        <w:tab/>
        <w:t>Positioning 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62" w:name="_CR9_2_31"/>
      <w:bookmarkStart w:id="2763" w:name="_Toc47618339"/>
      <w:bookmarkStart w:id="2764" w:name="_Toc47618675"/>
      <w:bookmarkStart w:id="2765" w:name="_Toc47618870"/>
      <w:bookmarkStart w:id="2766" w:name="_Toc47620093"/>
      <w:bookmarkStart w:id="2767" w:name="_Toc51776049"/>
      <w:bookmarkStart w:id="2768" w:name="_Toc56773071"/>
      <w:bookmarkStart w:id="2769" w:name="_Toc64447700"/>
      <w:bookmarkStart w:id="2770" w:name="_Toc74152356"/>
      <w:bookmarkStart w:id="2771" w:name="_Toc88654209"/>
      <w:bookmarkStart w:id="2772" w:name="_Toc99056278"/>
      <w:bookmarkStart w:id="2773" w:name="_Toc99959211"/>
      <w:bookmarkStart w:id="2774" w:name="_Toc105612397"/>
      <w:bookmarkStart w:id="2775" w:name="_Toc106109613"/>
      <w:bookmarkStart w:id="2776" w:name="_Toc112766505"/>
      <w:bookmarkStart w:id="2777" w:name="_Toc113379421"/>
      <w:bookmarkStart w:id="2778" w:name="_Toc120091974"/>
      <w:bookmarkStart w:id="2779" w:name="_Toc191544004"/>
      <w:bookmarkEnd w:id="2762"/>
      <w:r w:rsidRPr="00504F3B">
        <w:t>9.2.</w:t>
      </w:r>
      <w:r>
        <w:t>31</w:t>
      </w:r>
      <w:r w:rsidRPr="00504F3B">
        <w:tab/>
        <w:t>SRS Resource Set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80" w:name="_CR9_2_32"/>
      <w:bookmarkStart w:id="2781" w:name="_Toc47618340"/>
      <w:bookmarkStart w:id="2782" w:name="_Toc47618676"/>
      <w:bookmarkStart w:id="2783" w:name="_Toc47618871"/>
      <w:bookmarkStart w:id="2784" w:name="_Toc47620094"/>
      <w:bookmarkStart w:id="2785" w:name="_Toc51776050"/>
      <w:bookmarkStart w:id="2786" w:name="_Toc56773072"/>
      <w:bookmarkStart w:id="2787" w:name="_Toc64447701"/>
      <w:bookmarkStart w:id="2788" w:name="_Toc74152357"/>
      <w:bookmarkStart w:id="2789" w:name="_Toc88654210"/>
      <w:bookmarkStart w:id="2790" w:name="_Toc99056279"/>
      <w:bookmarkStart w:id="2791" w:name="_Toc99959212"/>
      <w:bookmarkStart w:id="2792" w:name="_Toc105612398"/>
      <w:bookmarkStart w:id="2793" w:name="_Toc106109614"/>
      <w:bookmarkStart w:id="2794" w:name="_Toc112766506"/>
      <w:bookmarkStart w:id="2795" w:name="_Toc113379422"/>
      <w:bookmarkStart w:id="2796" w:name="_Toc120091975"/>
      <w:bookmarkStart w:id="2797" w:name="_Toc191544005"/>
      <w:bookmarkEnd w:id="2780"/>
      <w:r w:rsidRPr="00504F3B">
        <w:t>9.2.</w:t>
      </w:r>
      <w:r>
        <w:t>32</w:t>
      </w:r>
      <w:r w:rsidRPr="00504F3B">
        <w:tab/>
      </w:r>
      <w:bookmarkStart w:id="2798" w:name="_Hlk50054856"/>
      <w:r w:rsidRPr="00504F3B">
        <w:t>Positioning SRS Resource Set</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bookmarkEnd w:id="2798"/>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799" w:name="_CR9_2_33"/>
      <w:bookmarkStart w:id="2800" w:name="_Toc51776051"/>
      <w:bookmarkStart w:id="2801" w:name="_Toc56773073"/>
      <w:bookmarkStart w:id="2802" w:name="_Toc64447702"/>
      <w:bookmarkStart w:id="2803" w:name="_Toc74152358"/>
      <w:bookmarkStart w:id="2804" w:name="_Toc88654211"/>
      <w:bookmarkStart w:id="2805" w:name="_Toc99056280"/>
      <w:bookmarkStart w:id="2806" w:name="_Toc99959213"/>
      <w:bookmarkStart w:id="2807" w:name="_Toc105612399"/>
      <w:bookmarkStart w:id="2808" w:name="_Toc106109615"/>
      <w:bookmarkStart w:id="2809" w:name="_Toc112766507"/>
      <w:bookmarkStart w:id="2810" w:name="_Toc113379423"/>
      <w:bookmarkStart w:id="2811" w:name="_Toc120091976"/>
      <w:bookmarkStart w:id="2812" w:name="_Toc191544006"/>
      <w:bookmarkEnd w:id="2799"/>
      <w:r w:rsidRPr="004151EA">
        <w:t>9.2.</w:t>
      </w:r>
      <w:r>
        <w:t>33</w:t>
      </w:r>
      <w:r w:rsidRPr="004151EA">
        <w:tab/>
        <w:t>SRS Resource Set 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13" w:name="_CR9_2_34"/>
      <w:bookmarkStart w:id="2814" w:name="_Toc51776052"/>
      <w:bookmarkStart w:id="2815" w:name="_Toc56773074"/>
      <w:bookmarkStart w:id="2816" w:name="_Toc64447703"/>
      <w:bookmarkStart w:id="2817" w:name="_Toc74152359"/>
      <w:bookmarkStart w:id="2818" w:name="_Toc88654212"/>
      <w:bookmarkStart w:id="2819" w:name="_Toc99056281"/>
      <w:bookmarkStart w:id="2820" w:name="_Toc99959214"/>
      <w:bookmarkStart w:id="2821" w:name="_Toc105612400"/>
      <w:bookmarkStart w:id="2822" w:name="_Toc106109616"/>
      <w:bookmarkStart w:id="2823" w:name="_Toc112766508"/>
      <w:bookmarkStart w:id="2824" w:name="_Toc113379424"/>
      <w:bookmarkStart w:id="2825" w:name="_Toc120091977"/>
      <w:bookmarkStart w:id="2826" w:name="_Toc191544007"/>
      <w:bookmarkEnd w:id="2813"/>
      <w:r w:rsidRPr="004151EA">
        <w:t>9.2.</w:t>
      </w:r>
      <w:r>
        <w:t>34</w:t>
      </w:r>
      <w:r w:rsidRPr="004151EA">
        <w:tab/>
        <w:t>Spatial Relation</w:t>
      </w:r>
      <w:r>
        <w:t xml:space="preserve"> Information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1538FF12" w14:textId="77777777" w:rsidR="00D422B7" w:rsidRPr="004151EA" w:rsidRDefault="00D422B7" w:rsidP="00A4571B">
      <w:r w:rsidRPr="004151EA">
        <w:t xml:space="preserve">This information element indicates a spatial relation </w:t>
      </w:r>
      <w:bookmarkStart w:id="2827" w:name="_Hlk50141396"/>
      <w:r w:rsidRPr="004151EA">
        <w:t xml:space="preserve">for transmission </w:t>
      </w:r>
      <w:r>
        <w:t>o</w:t>
      </w:r>
      <w:r w:rsidRPr="004151EA">
        <w:t>f UL SRS by a UE</w:t>
      </w:r>
      <w:bookmarkEnd w:id="282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lastRenderedPageBreak/>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28" w:name="_CR9_2_35"/>
      <w:bookmarkStart w:id="2829" w:name="_Toc51776053"/>
      <w:bookmarkStart w:id="2830" w:name="_Toc56773075"/>
      <w:bookmarkStart w:id="2831" w:name="_Toc64447704"/>
      <w:bookmarkStart w:id="2832" w:name="_Toc74152360"/>
      <w:bookmarkStart w:id="2833" w:name="_Toc88654213"/>
      <w:bookmarkStart w:id="2834" w:name="_Toc99056282"/>
      <w:bookmarkStart w:id="2835" w:name="_Toc99959215"/>
      <w:bookmarkStart w:id="2836" w:name="_Toc105612401"/>
      <w:bookmarkStart w:id="2837" w:name="_Toc106109617"/>
      <w:bookmarkStart w:id="2838" w:name="_Toc112766509"/>
      <w:bookmarkStart w:id="2839" w:name="_Toc113379425"/>
      <w:bookmarkStart w:id="2840" w:name="_Toc120091978"/>
      <w:bookmarkStart w:id="2841" w:name="_Toc191544008"/>
      <w:bookmarkEnd w:id="2828"/>
      <w:r w:rsidRPr="004151EA">
        <w:t>9.2.</w:t>
      </w:r>
      <w:r>
        <w:t>35</w:t>
      </w:r>
      <w:r w:rsidRPr="004151EA">
        <w:tab/>
        <w:t>SRS Resource Trigger</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42" w:name="_CR9_2_36"/>
      <w:bookmarkStart w:id="2843" w:name="_Toc51776054"/>
      <w:bookmarkStart w:id="2844" w:name="_Toc56773076"/>
      <w:bookmarkStart w:id="2845" w:name="_Toc64447705"/>
      <w:bookmarkStart w:id="2846" w:name="_Toc74152361"/>
      <w:bookmarkStart w:id="2847" w:name="_Toc88654214"/>
      <w:bookmarkStart w:id="2848" w:name="_Toc99056283"/>
      <w:bookmarkStart w:id="2849" w:name="_Toc99959216"/>
      <w:bookmarkStart w:id="2850" w:name="_Toc105612402"/>
      <w:bookmarkStart w:id="2851" w:name="_Toc106109618"/>
      <w:bookmarkStart w:id="2852" w:name="_Toc112766510"/>
      <w:bookmarkStart w:id="2853" w:name="_Toc113379426"/>
      <w:bookmarkStart w:id="2854" w:name="_Toc120091979"/>
      <w:bookmarkStart w:id="2855" w:name="_Toc191544009"/>
      <w:bookmarkEnd w:id="2842"/>
      <w:r w:rsidRPr="004151EA">
        <w:t>9.2.</w:t>
      </w:r>
      <w:r>
        <w:t>36</w:t>
      </w:r>
      <w:r w:rsidRPr="004151EA">
        <w:tab/>
      </w:r>
      <w:bookmarkEnd w:id="2843"/>
      <w:bookmarkEnd w:id="2844"/>
      <w:bookmarkEnd w:id="2845"/>
      <w:r w:rsidR="00F776F1" w:rsidRPr="00C9396D">
        <w:t>Relative Time 1900</w:t>
      </w:r>
      <w:bookmarkEnd w:id="2846"/>
      <w:bookmarkEnd w:id="2847"/>
      <w:bookmarkEnd w:id="2848"/>
      <w:bookmarkEnd w:id="2849"/>
      <w:bookmarkEnd w:id="2850"/>
      <w:bookmarkEnd w:id="2851"/>
      <w:bookmarkEnd w:id="2852"/>
      <w:bookmarkEnd w:id="2853"/>
      <w:bookmarkEnd w:id="2854"/>
      <w:bookmarkEnd w:id="2855"/>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w:t>
            </w:r>
            <w:r w:rsidRPr="00050305">
              <w:rPr>
                <w:rFonts w:eastAsia="SimSun"/>
                <w:bCs/>
                <w:lang w:eastAsia="zh-CN"/>
              </w:rPr>
              <w:lastRenderedPageBreak/>
              <w:t>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56" w:name="_CR9_2_37"/>
      <w:bookmarkStart w:id="2857" w:name="_Toc51776055"/>
      <w:bookmarkStart w:id="2858" w:name="_Toc56773077"/>
      <w:bookmarkStart w:id="2859" w:name="_Toc64447706"/>
      <w:bookmarkStart w:id="2860" w:name="_Toc74152362"/>
      <w:bookmarkStart w:id="2861" w:name="_Toc88654215"/>
      <w:bookmarkStart w:id="2862" w:name="_Toc99056284"/>
      <w:bookmarkStart w:id="2863" w:name="_Toc99959217"/>
      <w:bookmarkStart w:id="2864" w:name="_Toc105612403"/>
      <w:bookmarkStart w:id="2865" w:name="_Toc106109619"/>
      <w:bookmarkStart w:id="2866" w:name="_Toc112766511"/>
      <w:bookmarkStart w:id="2867" w:name="_Toc113379427"/>
      <w:bookmarkStart w:id="2868" w:name="_Toc120091980"/>
      <w:bookmarkStart w:id="2869" w:name="_Toc191544010"/>
      <w:bookmarkEnd w:id="2856"/>
      <w:r w:rsidRPr="003D7EB6">
        <w:t>9.2.</w:t>
      </w:r>
      <w:r>
        <w:t>37</w:t>
      </w:r>
      <w:r w:rsidRPr="003D7EB6">
        <w:tab/>
      </w:r>
      <w:r w:rsidR="004A2BD1" w:rsidRPr="00E17648">
        <w:t xml:space="preserve">TRP </w:t>
      </w:r>
      <w:r w:rsidRPr="003D7EB6">
        <w:t>Measurement Result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70" w:name="_CR9_2_38"/>
      <w:bookmarkStart w:id="2871" w:name="_Toc51776056"/>
      <w:bookmarkStart w:id="2872" w:name="_Toc56773078"/>
      <w:bookmarkStart w:id="2873" w:name="_Toc64447707"/>
      <w:bookmarkStart w:id="2874" w:name="_Toc74152363"/>
      <w:bookmarkStart w:id="2875" w:name="_Toc88654216"/>
      <w:bookmarkStart w:id="2876" w:name="_Toc99056285"/>
      <w:bookmarkStart w:id="2877" w:name="_Toc99959218"/>
      <w:bookmarkStart w:id="2878" w:name="_Toc105612404"/>
      <w:bookmarkStart w:id="2879" w:name="_Toc106109620"/>
      <w:bookmarkStart w:id="2880" w:name="_Toc112766512"/>
      <w:bookmarkStart w:id="2881" w:name="_Toc113379428"/>
      <w:bookmarkStart w:id="2882" w:name="_Toc120091981"/>
      <w:bookmarkStart w:id="2883" w:name="_Toc191544011"/>
      <w:bookmarkEnd w:id="2870"/>
      <w:r w:rsidRPr="003D7EB6">
        <w:t>9.2.</w:t>
      </w:r>
      <w:r>
        <w:t>38</w:t>
      </w:r>
      <w:r w:rsidRPr="003D7EB6">
        <w:tab/>
        <w:t>UL Angle of Arrival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84" w:name="_CR9_2_39"/>
      <w:bookmarkStart w:id="2885" w:name="_Toc51776057"/>
      <w:bookmarkStart w:id="2886" w:name="_Toc56773079"/>
      <w:bookmarkStart w:id="2887" w:name="_Toc64447708"/>
      <w:bookmarkStart w:id="2888" w:name="_Toc74152364"/>
      <w:bookmarkStart w:id="2889" w:name="_Toc88654217"/>
      <w:bookmarkStart w:id="2890" w:name="_Toc99056286"/>
      <w:bookmarkStart w:id="2891" w:name="_Toc99959219"/>
      <w:bookmarkStart w:id="2892" w:name="_Toc105612405"/>
      <w:bookmarkStart w:id="2893" w:name="_Toc106109621"/>
      <w:bookmarkStart w:id="2894" w:name="_Toc112766513"/>
      <w:bookmarkStart w:id="2895" w:name="_Toc113379429"/>
      <w:bookmarkStart w:id="2896" w:name="_Toc120091982"/>
      <w:bookmarkStart w:id="2897" w:name="_Toc191544012"/>
      <w:bookmarkEnd w:id="2884"/>
      <w:r w:rsidRPr="0054226D">
        <w:t>9.2.</w:t>
      </w:r>
      <w:r>
        <w:t>39</w:t>
      </w:r>
      <w:r w:rsidRPr="0054226D">
        <w:tab/>
      </w:r>
      <w:r>
        <w:t>UL RTOA Measurement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041C9B8A" w14:textId="77777777" w:rsidR="00D422B7" w:rsidRPr="0054226D" w:rsidRDefault="00D422B7" w:rsidP="00A4571B">
      <w:r>
        <w:lastRenderedPageBreak/>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898" w:name="_CR9_2_40"/>
      <w:bookmarkStart w:id="2899" w:name="_Toc51776058"/>
      <w:bookmarkStart w:id="2900" w:name="_Toc56773080"/>
      <w:bookmarkStart w:id="2901" w:name="_Toc64447709"/>
      <w:bookmarkStart w:id="2902" w:name="_Toc74152365"/>
      <w:bookmarkStart w:id="2903" w:name="_Toc88654218"/>
      <w:bookmarkStart w:id="2904" w:name="_Toc99056287"/>
      <w:bookmarkStart w:id="2905" w:name="_Toc99959220"/>
      <w:bookmarkStart w:id="2906" w:name="_Toc105612406"/>
      <w:bookmarkStart w:id="2907" w:name="_Toc106109622"/>
      <w:bookmarkStart w:id="2908" w:name="_Toc112766514"/>
      <w:bookmarkStart w:id="2909" w:name="_Toc113379430"/>
      <w:bookmarkStart w:id="2910" w:name="_Toc120091983"/>
      <w:bookmarkStart w:id="2911" w:name="_Toc191544013"/>
      <w:bookmarkEnd w:id="2898"/>
      <w:r w:rsidRPr="00895C7E">
        <w:t>9.2.</w:t>
      </w:r>
      <w:r>
        <w:t>40</w:t>
      </w:r>
      <w:r w:rsidRPr="00895C7E">
        <w:tab/>
        <w:t>gNB Rx-Tx Time Difference</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12" w:name="_CR9_2_41"/>
      <w:bookmarkStart w:id="2913" w:name="_Toc51776059"/>
      <w:bookmarkStart w:id="2914" w:name="_Toc56773081"/>
      <w:bookmarkStart w:id="2915" w:name="_Toc64447710"/>
      <w:bookmarkStart w:id="2916" w:name="_Toc74152366"/>
      <w:bookmarkStart w:id="2917" w:name="_Toc88654219"/>
      <w:bookmarkStart w:id="2918" w:name="_Toc99056288"/>
      <w:bookmarkStart w:id="2919" w:name="_Toc99959221"/>
      <w:bookmarkStart w:id="2920" w:name="_Toc105612407"/>
      <w:bookmarkStart w:id="2921" w:name="_Toc106109623"/>
      <w:bookmarkStart w:id="2922" w:name="_Toc112766515"/>
      <w:bookmarkStart w:id="2923" w:name="_Toc113379431"/>
      <w:bookmarkStart w:id="2924" w:name="_Toc120091984"/>
      <w:bookmarkStart w:id="2925" w:name="_Toc191544014"/>
      <w:bookmarkEnd w:id="2912"/>
      <w:r w:rsidRPr="00895C7E">
        <w:t>9.2.</w:t>
      </w:r>
      <w:r>
        <w:t>41</w:t>
      </w:r>
      <w:r w:rsidRPr="00895C7E">
        <w:tab/>
        <w:t>Additional Path List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w:t>
            </w:r>
            <w:r w:rsidRPr="00791A2E">
              <w:rPr>
                <w:i/>
                <w:iCs/>
                <w:lang w:eastAsia="zh-CN"/>
              </w:rPr>
              <w:lastRenderedPageBreak/>
              <w:t>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26" w:name="_CR9_2_42"/>
      <w:bookmarkStart w:id="2927" w:name="_Toc51776060"/>
      <w:bookmarkStart w:id="2928" w:name="_Toc56773082"/>
      <w:bookmarkStart w:id="2929" w:name="_Toc64447711"/>
      <w:bookmarkStart w:id="2930" w:name="_Toc74152367"/>
      <w:bookmarkStart w:id="2931" w:name="_Toc88654220"/>
      <w:bookmarkStart w:id="2932" w:name="_Toc99056289"/>
      <w:bookmarkStart w:id="2933" w:name="_Toc99959222"/>
      <w:bookmarkStart w:id="2934" w:name="_Toc105612408"/>
      <w:bookmarkStart w:id="2935" w:name="_Toc106109624"/>
      <w:bookmarkStart w:id="2936" w:name="_Toc112766516"/>
      <w:bookmarkStart w:id="2937" w:name="_Toc113379432"/>
      <w:bookmarkStart w:id="2938" w:name="_Toc120091985"/>
      <w:bookmarkStart w:id="2939" w:name="_Toc191544015"/>
      <w:bookmarkEnd w:id="2926"/>
      <w:r w:rsidRPr="003D7EB6">
        <w:t>9.2.</w:t>
      </w:r>
      <w:r>
        <w:t>42</w:t>
      </w:r>
      <w:r w:rsidRPr="003D7EB6">
        <w:tab/>
        <w:t>Time Stamp</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40" w:name="_CR9_2_43"/>
      <w:bookmarkStart w:id="2941" w:name="_Toc51776061"/>
      <w:bookmarkStart w:id="2942" w:name="_Toc56773083"/>
      <w:bookmarkStart w:id="2943" w:name="_Toc64447712"/>
      <w:bookmarkStart w:id="2944" w:name="_Toc74152368"/>
      <w:bookmarkStart w:id="2945" w:name="_Toc88654221"/>
      <w:bookmarkStart w:id="2946" w:name="_Toc99056290"/>
      <w:bookmarkStart w:id="2947" w:name="_Toc99959223"/>
      <w:bookmarkStart w:id="2948" w:name="_Toc105612409"/>
      <w:bookmarkStart w:id="2949" w:name="_Toc106109625"/>
      <w:bookmarkStart w:id="2950" w:name="_Toc112766517"/>
      <w:bookmarkStart w:id="2951" w:name="_Toc113379433"/>
      <w:bookmarkStart w:id="2952" w:name="_Toc120091986"/>
      <w:bookmarkStart w:id="2953" w:name="_Toc191544016"/>
      <w:bookmarkEnd w:id="2940"/>
      <w:r w:rsidRPr="003D7EB6">
        <w:t>9.2.</w:t>
      </w:r>
      <w:r>
        <w:t>43</w:t>
      </w:r>
      <w:r w:rsidRPr="003D7EB6">
        <w:tab/>
        <w:t>Measurement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54" w:name="_CR9_2_44"/>
      <w:bookmarkStart w:id="2955" w:name="_Toc51776062"/>
      <w:bookmarkStart w:id="2956" w:name="_Toc56773084"/>
      <w:bookmarkStart w:id="2957" w:name="_Toc64447713"/>
      <w:bookmarkStart w:id="2958" w:name="_Toc74152369"/>
      <w:bookmarkStart w:id="2959" w:name="_Toc88654222"/>
      <w:bookmarkStart w:id="2960" w:name="_Toc99056291"/>
      <w:bookmarkStart w:id="2961" w:name="_Toc99959224"/>
      <w:bookmarkStart w:id="2962" w:name="_Toc105612410"/>
      <w:bookmarkStart w:id="2963" w:name="_Toc106109626"/>
      <w:bookmarkStart w:id="2964" w:name="_Toc112766518"/>
      <w:bookmarkStart w:id="2965" w:name="_Toc113379434"/>
      <w:bookmarkStart w:id="2966" w:name="_Toc120091987"/>
      <w:bookmarkStart w:id="2967" w:name="_Toc191544017"/>
      <w:bookmarkEnd w:id="2954"/>
      <w:r w:rsidRPr="002C7C9B">
        <w:t>9.2.</w:t>
      </w:r>
      <w:r>
        <w:t>44</w:t>
      </w:r>
      <w:r w:rsidRPr="002C7C9B">
        <w:tab/>
      </w:r>
      <w:r>
        <w:t>PRS Configuration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68"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68"/>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lastRenderedPageBreak/>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69" w:name="_CR9_2_45"/>
      <w:bookmarkStart w:id="2970" w:name="_Toc51776063"/>
      <w:bookmarkStart w:id="2971" w:name="_Toc56773085"/>
      <w:bookmarkStart w:id="2972" w:name="_Toc64447714"/>
      <w:bookmarkStart w:id="2973" w:name="_Toc74152370"/>
      <w:bookmarkStart w:id="2974" w:name="_Toc88654223"/>
      <w:bookmarkStart w:id="2975" w:name="_Toc99056292"/>
      <w:bookmarkStart w:id="2976" w:name="_Toc99959225"/>
      <w:bookmarkStart w:id="2977" w:name="_Toc105612411"/>
      <w:bookmarkStart w:id="2978" w:name="_Toc106109627"/>
      <w:bookmarkStart w:id="2979" w:name="_Toc112766519"/>
      <w:bookmarkStart w:id="2980" w:name="_Toc113379435"/>
      <w:bookmarkStart w:id="2981" w:name="_Toc120091988"/>
      <w:bookmarkStart w:id="2982" w:name="_Toc191544018"/>
      <w:bookmarkEnd w:id="2969"/>
      <w:r w:rsidRPr="002C7C9B">
        <w:t>9.2.</w:t>
      </w:r>
      <w:r>
        <w:t>45</w:t>
      </w:r>
      <w:r w:rsidRPr="002C7C9B">
        <w:tab/>
      </w:r>
      <w:r>
        <w:t>Spatial Direction Information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83" w:name="_CR9_2_46"/>
      <w:bookmarkStart w:id="2984" w:name="_Toc51776064"/>
      <w:bookmarkStart w:id="2985" w:name="_Toc56773086"/>
      <w:bookmarkStart w:id="2986" w:name="_Toc64447715"/>
      <w:bookmarkStart w:id="2987" w:name="_Toc74152371"/>
      <w:bookmarkStart w:id="2988" w:name="_Toc88654224"/>
      <w:bookmarkStart w:id="2989" w:name="_Toc99056293"/>
      <w:bookmarkStart w:id="2990" w:name="_Toc99959226"/>
      <w:bookmarkStart w:id="2991" w:name="_Toc105612412"/>
      <w:bookmarkStart w:id="2992" w:name="_Toc106109628"/>
      <w:bookmarkStart w:id="2993" w:name="_Toc112766520"/>
      <w:bookmarkStart w:id="2994" w:name="_Toc113379436"/>
      <w:bookmarkStart w:id="2995" w:name="_Toc120091989"/>
      <w:bookmarkStart w:id="2996" w:name="_Toc191544019"/>
      <w:bookmarkEnd w:id="2983"/>
      <w:r w:rsidRPr="00EA5B02">
        <w:t>9.2.</w:t>
      </w:r>
      <w:r>
        <w:t>46</w:t>
      </w:r>
      <w:r w:rsidRPr="00EA5B02">
        <w:tab/>
        <w:t>Geographical Coordinates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2997"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 xml:space="preserve">the antenna of the </w:t>
            </w:r>
            <w:r w:rsidRPr="0058314B">
              <w:rPr>
                <w:rFonts w:cs="Arial"/>
                <w:bCs/>
                <w:noProof/>
                <w:szCs w:val="18"/>
              </w:rPr>
              <w:lastRenderedPageBreak/>
              <w:t>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lastRenderedPageBreak/>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2997"/>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2998" w:name="_CR9_2_47"/>
      <w:bookmarkStart w:id="2999" w:name="_Toc51776065"/>
      <w:bookmarkStart w:id="3000" w:name="_Toc56773087"/>
      <w:bookmarkStart w:id="3001" w:name="_Toc64447716"/>
      <w:bookmarkStart w:id="3002" w:name="_Toc74152372"/>
      <w:bookmarkStart w:id="3003" w:name="_Toc88654225"/>
      <w:bookmarkStart w:id="3004" w:name="_Toc99056294"/>
      <w:bookmarkStart w:id="3005" w:name="_Toc99959227"/>
      <w:bookmarkStart w:id="3006" w:name="_Toc105612413"/>
      <w:bookmarkStart w:id="3007" w:name="_Toc106109629"/>
      <w:bookmarkStart w:id="3008" w:name="_Toc112766521"/>
      <w:bookmarkStart w:id="3009" w:name="_Toc113379437"/>
      <w:bookmarkStart w:id="3010" w:name="_Toc120091990"/>
      <w:bookmarkStart w:id="3011" w:name="_Toc191544020"/>
      <w:bookmarkEnd w:id="2998"/>
      <w:r w:rsidRPr="00EA5B02">
        <w:t>9.2.</w:t>
      </w:r>
      <w:r>
        <w:t>47</w:t>
      </w:r>
      <w:r w:rsidRPr="00EA5B02">
        <w:tab/>
        <w:t>DL-PRS Resource Coordinates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 xml:space="preserve">DL-PRS </w:t>
            </w:r>
            <w:r w:rsidRPr="002A1C8D">
              <w:rPr>
                <w:i/>
                <w:iCs/>
              </w:rPr>
              <w:lastRenderedPageBreak/>
              <w:t>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 xml:space="preserve">DL-PRS </w:t>
            </w:r>
            <w:r w:rsidRPr="00EA5B02">
              <w:lastRenderedPageBreak/>
              <w:t>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12" w:name="_CR9_2_48"/>
      <w:bookmarkStart w:id="3013" w:name="_Toc51776066"/>
      <w:bookmarkStart w:id="3014" w:name="_Toc56773088"/>
      <w:bookmarkStart w:id="3015" w:name="_Toc64447717"/>
      <w:bookmarkStart w:id="3016" w:name="_Toc74152373"/>
      <w:bookmarkStart w:id="3017" w:name="_Toc88654226"/>
      <w:bookmarkStart w:id="3018" w:name="_Toc99056295"/>
      <w:bookmarkStart w:id="3019" w:name="_Toc99959228"/>
      <w:bookmarkStart w:id="3020" w:name="_Toc105612414"/>
      <w:bookmarkStart w:id="3021" w:name="_Toc106109630"/>
      <w:bookmarkStart w:id="3022" w:name="_Toc112766522"/>
      <w:bookmarkStart w:id="3023" w:name="_Toc113379438"/>
      <w:bookmarkStart w:id="3024" w:name="_Toc120091991"/>
      <w:bookmarkStart w:id="3025" w:name="_Toc191544021"/>
      <w:bookmarkEnd w:id="3012"/>
      <w:r w:rsidRPr="00EA5B02">
        <w:t>9.2.</w:t>
      </w:r>
      <w:r>
        <w:t>48</w:t>
      </w:r>
      <w:r w:rsidRPr="00EA5B02">
        <w:tab/>
        <w:t xml:space="preserve">Relative </w:t>
      </w:r>
      <w:r>
        <w:t xml:space="preserve">Geodetic </w:t>
      </w:r>
      <w:r w:rsidRPr="00EA5B02">
        <w:t>Location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26" w:name="_CR9_2_49"/>
      <w:bookmarkStart w:id="3027" w:name="_Toc51776067"/>
      <w:bookmarkStart w:id="3028" w:name="_Toc56773089"/>
      <w:bookmarkStart w:id="3029" w:name="_Toc64447718"/>
      <w:bookmarkStart w:id="3030" w:name="_Toc74152374"/>
      <w:bookmarkStart w:id="3031" w:name="_Toc88654227"/>
      <w:bookmarkStart w:id="3032" w:name="_Toc99056296"/>
      <w:bookmarkStart w:id="3033" w:name="_Toc99959229"/>
      <w:bookmarkStart w:id="3034" w:name="_Toc105612415"/>
      <w:bookmarkStart w:id="3035" w:name="_Toc106109631"/>
      <w:bookmarkStart w:id="3036" w:name="_Toc112766523"/>
      <w:bookmarkStart w:id="3037" w:name="_Toc113379439"/>
      <w:bookmarkStart w:id="3038" w:name="_Toc120091992"/>
      <w:bookmarkStart w:id="3039" w:name="_Toc191544022"/>
      <w:bookmarkEnd w:id="3026"/>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lastRenderedPageBreak/>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40" w:name="_CR9_2_50"/>
      <w:bookmarkStart w:id="3041" w:name="_Toc51776068"/>
      <w:bookmarkStart w:id="3042" w:name="_Toc56773090"/>
      <w:bookmarkStart w:id="3043" w:name="_Toc64447719"/>
      <w:bookmarkStart w:id="3044" w:name="_Toc74152375"/>
      <w:bookmarkStart w:id="3045" w:name="_Toc88654228"/>
      <w:bookmarkStart w:id="3046" w:name="_Toc99056297"/>
      <w:bookmarkStart w:id="3047" w:name="_Toc99959230"/>
      <w:bookmarkStart w:id="3048" w:name="_Toc105612416"/>
      <w:bookmarkStart w:id="3049" w:name="_Toc106109632"/>
      <w:bookmarkStart w:id="3050" w:name="_Toc112766524"/>
      <w:bookmarkStart w:id="3051" w:name="_Toc113379440"/>
      <w:bookmarkStart w:id="3052" w:name="_Toc120091993"/>
      <w:bookmarkStart w:id="3053" w:name="_Toc191544023"/>
      <w:bookmarkEnd w:id="3040"/>
      <w:r w:rsidRPr="00707B3F">
        <w:rPr>
          <w:noProof/>
        </w:rPr>
        <w:t>9.2.</w:t>
      </w:r>
      <w:r>
        <w:rPr>
          <w:noProof/>
        </w:rPr>
        <w:t>50</w:t>
      </w:r>
      <w:r w:rsidRPr="00707B3F">
        <w:rPr>
          <w:noProof/>
        </w:rPr>
        <w:tab/>
      </w:r>
      <w:r w:rsidRPr="008012C0">
        <w:rPr>
          <w:noProof/>
        </w:rPr>
        <w:t>Relative</w:t>
      </w:r>
      <w:r>
        <w:rPr>
          <w:noProof/>
        </w:rPr>
        <w:t xml:space="preserve"> Cartesian Location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54" w:name="_CR9_2_51"/>
      <w:bookmarkStart w:id="3055" w:name="_Toc51776069"/>
      <w:bookmarkStart w:id="3056" w:name="_Toc56773091"/>
      <w:bookmarkStart w:id="3057" w:name="_Toc64447720"/>
      <w:bookmarkStart w:id="3058" w:name="_Toc74152376"/>
      <w:bookmarkStart w:id="3059" w:name="_Toc88654229"/>
      <w:bookmarkStart w:id="3060" w:name="_Toc99056298"/>
      <w:bookmarkStart w:id="3061" w:name="_Toc99959231"/>
      <w:bookmarkStart w:id="3062" w:name="_Toc105612417"/>
      <w:bookmarkStart w:id="3063" w:name="_Toc106109633"/>
      <w:bookmarkStart w:id="3064" w:name="_Toc112766525"/>
      <w:bookmarkStart w:id="3065" w:name="_Toc113379441"/>
      <w:bookmarkStart w:id="3066" w:name="_Toc120091994"/>
      <w:bookmarkStart w:id="3067" w:name="_Toc191544024"/>
      <w:bookmarkEnd w:id="3054"/>
      <w:r w:rsidRPr="00AA6828">
        <w:rPr>
          <w:noProof/>
        </w:rPr>
        <w:t>9.2.</w:t>
      </w:r>
      <w:r>
        <w:rPr>
          <w:noProof/>
        </w:rPr>
        <w:t>51</w:t>
      </w:r>
      <w:r w:rsidRPr="00AA6828">
        <w:rPr>
          <w:noProof/>
        </w:rPr>
        <w:tab/>
        <w:t>Reference Point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68" w:name="_CR9_2_52"/>
      <w:bookmarkStart w:id="3069" w:name="_Toc51776070"/>
      <w:bookmarkStart w:id="3070" w:name="_Toc56773092"/>
      <w:bookmarkStart w:id="3071" w:name="_Toc64447721"/>
      <w:bookmarkStart w:id="3072" w:name="_Toc74152377"/>
      <w:bookmarkStart w:id="3073" w:name="_Toc88654230"/>
      <w:bookmarkStart w:id="3074" w:name="_Toc99056299"/>
      <w:bookmarkStart w:id="3075" w:name="_Toc99959232"/>
      <w:bookmarkStart w:id="3076" w:name="_Toc105612418"/>
      <w:bookmarkStart w:id="3077" w:name="_Toc106109634"/>
      <w:bookmarkStart w:id="3078" w:name="_Toc112766526"/>
      <w:bookmarkStart w:id="3079" w:name="_Toc113379442"/>
      <w:bookmarkStart w:id="3080" w:name="_Toc120091995"/>
      <w:bookmarkStart w:id="3081" w:name="_Toc191544025"/>
      <w:bookmarkEnd w:id="3068"/>
      <w:r w:rsidRPr="00AA6828">
        <w:rPr>
          <w:noProof/>
        </w:rPr>
        <w:t>9.2.</w:t>
      </w:r>
      <w:r>
        <w:rPr>
          <w:noProof/>
        </w:rPr>
        <w:t>52</w:t>
      </w:r>
      <w:r w:rsidRPr="00AA6828">
        <w:rPr>
          <w:noProof/>
        </w:rPr>
        <w:tab/>
        <w:t>Location Uncertainty</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lastRenderedPageBreak/>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82" w:name="_CR9_2_53"/>
      <w:bookmarkStart w:id="3083" w:name="_Toc51776071"/>
      <w:bookmarkStart w:id="3084" w:name="_Toc56773093"/>
      <w:bookmarkStart w:id="3085" w:name="_Toc64447722"/>
      <w:bookmarkStart w:id="3086" w:name="_Toc74152378"/>
      <w:bookmarkStart w:id="3087" w:name="_Toc88654231"/>
      <w:bookmarkStart w:id="3088" w:name="_Toc99056300"/>
      <w:bookmarkStart w:id="3089" w:name="_Toc99959233"/>
      <w:bookmarkStart w:id="3090" w:name="_Toc105612419"/>
      <w:bookmarkStart w:id="3091" w:name="_Toc106109635"/>
      <w:bookmarkStart w:id="3092" w:name="_Toc112766527"/>
      <w:bookmarkStart w:id="3093" w:name="_Toc113379443"/>
      <w:bookmarkStart w:id="3094" w:name="_Toc120091996"/>
      <w:bookmarkStart w:id="3095" w:name="_Toc191544026"/>
      <w:bookmarkEnd w:id="3082"/>
      <w:r w:rsidRPr="00121B57">
        <w:t>9.2.</w:t>
      </w:r>
      <w:r>
        <w:t>53</w:t>
      </w:r>
      <w:r w:rsidRPr="00121B57">
        <w:tab/>
        <w:t>Pathloss Reference Information</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096" w:name="_CR9_2_54"/>
      <w:bookmarkStart w:id="3097" w:name="_Toc51776072"/>
      <w:bookmarkStart w:id="3098" w:name="_Toc56773094"/>
      <w:bookmarkStart w:id="3099" w:name="_Toc64447723"/>
      <w:bookmarkStart w:id="3100" w:name="_Toc74152379"/>
      <w:bookmarkStart w:id="3101" w:name="_Toc88654232"/>
      <w:bookmarkStart w:id="3102" w:name="_Toc99056301"/>
      <w:bookmarkStart w:id="3103" w:name="_Toc99959234"/>
      <w:bookmarkStart w:id="3104" w:name="_Toc105612420"/>
      <w:bookmarkStart w:id="3105" w:name="_Toc106109636"/>
      <w:bookmarkStart w:id="3106" w:name="_Toc112766528"/>
      <w:bookmarkStart w:id="3107" w:name="_Toc113379444"/>
      <w:bookmarkStart w:id="3108" w:name="_Toc120091997"/>
      <w:bookmarkStart w:id="3109" w:name="_Toc191544027"/>
      <w:bookmarkEnd w:id="3096"/>
      <w:r w:rsidRPr="002C7C9B">
        <w:t>9.2.</w:t>
      </w:r>
      <w:r>
        <w:t>54</w:t>
      </w:r>
      <w:r w:rsidRPr="002C7C9B">
        <w:tab/>
      </w:r>
      <w:r w:rsidRPr="00461A81">
        <w:t>SSB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10" w:name="_CR9_2_55"/>
      <w:bookmarkStart w:id="3111" w:name="_Toc51776073"/>
      <w:bookmarkStart w:id="3112" w:name="_Toc56773095"/>
      <w:bookmarkStart w:id="3113" w:name="_Toc64447724"/>
      <w:bookmarkStart w:id="3114" w:name="_Toc74152380"/>
      <w:bookmarkStart w:id="3115" w:name="_Toc88654233"/>
      <w:bookmarkStart w:id="3116" w:name="_Toc99056302"/>
      <w:bookmarkStart w:id="3117" w:name="_Toc99959235"/>
      <w:bookmarkStart w:id="3118" w:name="_Toc105612421"/>
      <w:bookmarkStart w:id="3119" w:name="_Toc106109637"/>
      <w:bookmarkStart w:id="3120" w:name="_Toc112766529"/>
      <w:bookmarkStart w:id="3121" w:name="_Toc113379445"/>
      <w:bookmarkStart w:id="3122" w:name="_Toc120091998"/>
      <w:bookmarkStart w:id="3123" w:name="_Toc191544028"/>
      <w:bookmarkEnd w:id="311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lastRenderedPageBreak/>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24" w:name="_CR9_2_56"/>
      <w:bookmarkStart w:id="3125" w:name="_Toc51776074"/>
      <w:bookmarkStart w:id="3126" w:name="_Toc56773096"/>
      <w:bookmarkStart w:id="3127" w:name="_Toc64447725"/>
      <w:bookmarkStart w:id="3128" w:name="_Toc74152381"/>
      <w:bookmarkStart w:id="3129" w:name="_Toc88654234"/>
      <w:bookmarkStart w:id="3130" w:name="_Toc99056303"/>
      <w:bookmarkStart w:id="3131" w:name="_Toc99959236"/>
      <w:bookmarkStart w:id="3132" w:name="_Toc105612422"/>
      <w:bookmarkStart w:id="3133" w:name="_Toc106109638"/>
      <w:bookmarkStart w:id="3134" w:name="_Toc112766530"/>
      <w:bookmarkStart w:id="3135" w:name="_Toc113379446"/>
      <w:bookmarkStart w:id="3136" w:name="_Toc120091999"/>
      <w:bookmarkStart w:id="3137" w:name="_Toc191544029"/>
      <w:bookmarkEnd w:id="312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38" w:name="_CR9_2_57"/>
      <w:bookmarkStart w:id="3139" w:name="_Toc51776075"/>
      <w:bookmarkStart w:id="3140" w:name="_Toc56773097"/>
      <w:bookmarkStart w:id="3141" w:name="_Toc64447726"/>
      <w:bookmarkStart w:id="3142" w:name="_Toc74152382"/>
      <w:bookmarkStart w:id="3143" w:name="_Toc88654235"/>
      <w:bookmarkStart w:id="3144" w:name="_Toc99056304"/>
      <w:bookmarkStart w:id="3145" w:name="_Toc99959237"/>
      <w:bookmarkStart w:id="3146" w:name="_Toc105612423"/>
      <w:bookmarkStart w:id="3147" w:name="_Toc106109639"/>
      <w:bookmarkStart w:id="3148" w:name="_Toc112766531"/>
      <w:bookmarkStart w:id="3149" w:name="_Toc113379447"/>
      <w:bookmarkStart w:id="3150" w:name="_Toc120092000"/>
      <w:bookmarkStart w:id="3151" w:name="_Toc191544030"/>
      <w:bookmarkEnd w:id="3138"/>
      <w:r w:rsidRPr="00895C7E">
        <w:t>9.2.</w:t>
      </w:r>
      <w:r>
        <w:t>57</w:t>
      </w:r>
      <w:r w:rsidRPr="00895C7E">
        <w:tab/>
      </w:r>
      <w:r w:rsidRPr="002850FA">
        <w:t>Measurement Beam Information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52" w:name="_CR9_2_58"/>
      <w:bookmarkStart w:id="3153" w:name="_Toc64447727"/>
      <w:bookmarkStart w:id="3154" w:name="_Toc74152383"/>
      <w:bookmarkStart w:id="3155" w:name="_Toc88654236"/>
      <w:bookmarkStart w:id="3156" w:name="_Toc99056305"/>
      <w:bookmarkStart w:id="3157" w:name="_Toc99959238"/>
      <w:bookmarkStart w:id="3158" w:name="_Toc105612424"/>
      <w:bookmarkStart w:id="3159" w:name="_Toc106109640"/>
      <w:bookmarkStart w:id="3160" w:name="_Toc112766532"/>
      <w:bookmarkStart w:id="3161" w:name="_Toc113379448"/>
      <w:bookmarkStart w:id="3162" w:name="_Toc120092001"/>
      <w:bookmarkStart w:id="3163" w:name="_Toc191544031"/>
      <w:bookmarkEnd w:id="3152"/>
      <w:r w:rsidRPr="00F2292E">
        <w:rPr>
          <w:noProof/>
        </w:rPr>
        <w:t>9.2.</w:t>
      </w:r>
      <w:r>
        <w:rPr>
          <w:noProof/>
        </w:rPr>
        <w:t>58</w:t>
      </w:r>
      <w:r w:rsidRPr="00F2292E">
        <w:rPr>
          <w:noProof/>
        </w:rPr>
        <w:tab/>
        <w:t>NR-PRS Beam Information</w:t>
      </w:r>
      <w:bookmarkEnd w:id="3153"/>
      <w:bookmarkEnd w:id="3154"/>
      <w:bookmarkEnd w:id="3155"/>
      <w:bookmarkEnd w:id="3156"/>
      <w:bookmarkEnd w:id="3157"/>
      <w:bookmarkEnd w:id="3158"/>
      <w:bookmarkEnd w:id="3159"/>
      <w:bookmarkEnd w:id="3160"/>
      <w:bookmarkEnd w:id="3161"/>
      <w:bookmarkEnd w:id="3162"/>
      <w:bookmarkEnd w:id="3163"/>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lastRenderedPageBreak/>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64" w:name="_CR9_2_59"/>
      <w:bookmarkStart w:id="3165" w:name="_Toc51776076"/>
      <w:bookmarkStart w:id="3166" w:name="_Toc56773098"/>
      <w:bookmarkStart w:id="3167" w:name="_Toc64447728"/>
      <w:bookmarkStart w:id="3168" w:name="_Toc74152384"/>
      <w:bookmarkStart w:id="3169" w:name="_Toc88654237"/>
      <w:bookmarkStart w:id="3170" w:name="_Toc99056306"/>
      <w:bookmarkStart w:id="3171" w:name="_Toc99959239"/>
      <w:bookmarkStart w:id="3172" w:name="_Toc105612425"/>
      <w:bookmarkStart w:id="3173" w:name="_Toc106109641"/>
      <w:bookmarkStart w:id="3174" w:name="_Toc112766533"/>
      <w:bookmarkStart w:id="3175" w:name="_Toc113379449"/>
      <w:bookmarkStart w:id="3176" w:name="_Toc120092002"/>
      <w:bookmarkStart w:id="3177" w:name="_Toc191544032"/>
      <w:bookmarkEnd w:id="3164"/>
      <w:r w:rsidRPr="00F2292E">
        <w:rPr>
          <w:noProof/>
        </w:rPr>
        <w:t>9.2.</w:t>
      </w:r>
      <w:r>
        <w:rPr>
          <w:noProof/>
        </w:rPr>
        <w:t>59</w:t>
      </w:r>
      <w:r w:rsidRPr="00F2292E">
        <w:rPr>
          <w:noProof/>
        </w:rPr>
        <w:tab/>
        <w:t>Positioning Broadcast Cells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78" w:name="_CR9_2_60"/>
      <w:bookmarkStart w:id="3179" w:name="_Toc88654238"/>
      <w:bookmarkStart w:id="3180" w:name="_Toc99056307"/>
      <w:bookmarkStart w:id="3181" w:name="_Toc99959240"/>
      <w:bookmarkStart w:id="3182" w:name="_Toc105612426"/>
      <w:bookmarkStart w:id="3183" w:name="_Toc106109642"/>
      <w:bookmarkStart w:id="3184" w:name="_Toc112766534"/>
      <w:bookmarkStart w:id="3185" w:name="_Toc113379450"/>
      <w:bookmarkStart w:id="3186" w:name="_Toc120092003"/>
      <w:bookmarkStart w:id="3187" w:name="_Toc191544033"/>
      <w:bookmarkEnd w:id="3178"/>
      <w:r w:rsidRPr="004151EA">
        <w:t>9.2.</w:t>
      </w:r>
      <w:r>
        <w:t>60</w:t>
      </w:r>
      <w:r w:rsidRPr="004151EA">
        <w:tab/>
        <w:t>Spatial Relation</w:t>
      </w:r>
      <w:r>
        <w:t xml:space="preserve"> Information per SRS Resource</w:t>
      </w:r>
      <w:bookmarkEnd w:id="3179"/>
      <w:bookmarkEnd w:id="3180"/>
      <w:bookmarkEnd w:id="3181"/>
      <w:bookmarkEnd w:id="3182"/>
      <w:bookmarkEnd w:id="3183"/>
      <w:bookmarkEnd w:id="3184"/>
      <w:bookmarkEnd w:id="3185"/>
      <w:bookmarkEnd w:id="3186"/>
      <w:bookmarkEnd w:id="3187"/>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188" w:name="_CR9_2_61"/>
      <w:bookmarkStart w:id="3189" w:name="_Toc99056308"/>
      <w:bookmarkStart w:id="3190" w:name="_Toc99959241"/>
      <w:bookmarkStart w:id="3191" w:name="_Toc105612427"/>
      <w:bookmarkStart w:id="3192" w:name="_Toc106109643"/>
      <w:bookmarkStart w:id="3193" w:name="_Toc112766535"/>
      <w:bookmarkStart w:id="3194" w:name="_Toc113379451"/>
      <w:bookmarkStart w:id="3195" w:name="_Toc120092004"/>
      <w:bookmarkStart w:id="3196" w:name="_Toc191544034"/>
      <w:bookmarkEnd w:id="3188"/>
      <w:r w:rsidRPr="00AD3948">
        <w:t>9.2.</w:t>
      </w:r>
      <w:r>
        <w:t>6</w:t>
      </w:r>
      <w:r w:rsidRPr="00AD3948">
        <w:t>1</w:t>
      </w:r>
      <w:r>
        <w:tab/>
      </w:r>
      <w:r w:rsidRPr="00AD3948">
        <w:t>Requested DL PRS Transmission Characteristics</w:t>
      </w:r>
      <w:bookmarkEnd w:id="3189"/>
      <w:bookmarkEnd w:id="3190"/>
      <w:bookmarkEnd w:id="3191"/>
      <w:bookmarkEnd w:id="3192"/>
      <w:bookmarkEnd w:id="3193"/>
      <w:bookmarkEnd w:id="3194"/>
      <w:bookmarkEnd w:id="3195"/>
      <w:bookmarkEnd w:id="3196"/>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AA43F2">
              <w:lastRenderedPageBreak/>
              <w:t>,…)</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197" w:name="_CR9_2_62"/>
      <w:bookmarkStart w:id="3198" w:name="_Toc99056309"/>
      <w:bookmarkStart w:id="3199" w:name="_Toc99959242"/>
      <w:bookmarkStart w:id="3200" w:name="_Toc105612428"/>
      <w:bookmarkStart w:id="3201" w:name="_Toc106109644"/>
      <w:bookmarkStart w:id="3202" w:name="_Toc112766536"/>
      <w:bookmarkStart w:id="3203" w:name="_Toc113379452"/>
      <w:bookmarkStart w:id="3204" w:name="_Toc120092005"/>
      <w:bookmarkStart w:id="3205" w:name="_Hlk94357236"/>
      <w:bookmarkStart w:id="3206" w:name="_Toc191544035"/>
      <w:bookmarkEnd w:id="3197"/>
      <w:r w:rsidRPr="00A756EE">
        <w:t>9.2.</w:t>
      </w:r>
      <w:r>
        <w:t>62</w:t>
      </w:r>
      <w:r w:rsidRPr="00A756EE">
        <w:tab/>
        <w:t>Requested DL-PRS Resource List</w:t>
      </w:r>
      <w:bookmarkEnd w:id="3198"/>
      <w:bookmarkEnd w:id="3199"/>
      <w:bookmarkEnd w:id="3200"/>
      <w:bookmarkEnd w:id="3201"/>
      <w:bookmarkEnd w:id="3202"/>
      <w:bookmarkEnd w:id="3203"/>
      <w:bookmarkEnd w:id="3204"/>
      <w:bookmarkEnd w:id="3206"/>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05"/>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07" w:name="_CR9_2_63"/>
      <w:bookmarkStart w:id="3208" w:name="_Toc99056310"/>
      <w:bookmarkStart w:id="3209" w:name="_Toc99959243"/>
      <w:bookmarkStart w:id="3210" w:name="_Toc105612429"/>
      <w:bookmarkStart w:id="3211" w:name="_Toc106109645"/>
      <w:bookmarkStart w:id="3212" w:name="_Toc112766537"/>
      <w:bookmarkStart w:id="3213" w:name="_Toc113379453"/>
      <w:bookmarkStart w:id="3214" w:name="_Toc120092006"/>
      <w:bookmarkStart w:id="3215" w:name="_Toc191544036"/>
      <w:bookmarkEnd w:id="3207"/>
      <w:r w:rsidRPr="00DC1194">
        <w:rPr>
          <w:rFonts w:eastAsia="Malgun Gothic"/>
        </w:rPr>
        <w:t>9.2.</w:t>
      </w:r>
      <w:r>
        <w:rPr>
          <w:rFonts w:eastAsia="Malgun Gothic"/>
        </w:rPr>
        <w:t>63</w:t>
      </w:r>
      <w:r w:rsidRPr="00DC1194">
        <w:rPr>
          <w:rFonts w:eastAsia="Malgun Gothic"/>
        </w:rPr>
        <w:tab/>
        <w:t>Start Time and Duration</w:t>
      </w:r>
      <w:bookmarkEnd w:id="3208"/>
      <w:bookmarkEnd w:id="3209"/>
      <w:bookmarkEnd w:id="3210"/>
      <w:bookmarkEnd w:id="3211"/>
      <w:bookmarkEnd w:id="3212"/>
      <w:bookmarkEnd w:id="3213"/>
      <w:bookmarkEnd w:id="3214"/>
      <w:bookmarkEnd w:id="3215"/>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16" w:name="_CR9_2_64"/>
      <w:bookmarkStart w:id="3217" w:name="_Toc99056311"/>
      <w:bookmarkStart w:id="3218" w:name="_Toc99959244"/>
      <w:bookmarkStart w:id="3219" w:name="_Toc105612430"/>
      <w:bookmarkStart w:id="3220" w:name="_Toc106109646"/>
      <w:bookmarkStart w:id="3221" w:name="_Toc112766538"/>
      <w:bookmarkStart w:id="3222" w:name="_Toc113379454"/>
      <w:bookmarkStart w:id="3223" w:name="_Toc120092007"/>
      <w:bookmarkStart w:id="3224" w:name="_Toc191544037"/>
      <w:bookmarkEnd w:id="3216"/>
      <w:r w:rsidRPr="00DC1194">
        <w:t>9.2.</w:t>
      </w:r>
      <w:r>
        <w:t>64</w:t>
      </w:r>
      <w:r w:rsidRPr="00DC1194">
        <w:tab/>
        <w:t>PRS Transmission Off Information</w:t>
      </w:r>
      <w:bookmarkEnd w:id="3217"/>
      <w:bookmarkEnd w:id="3218"/>
      <w:bookmarkEnd w:id="3219"/>
      <w:bookmarkEnd w:id="3220"/>
      <w:bookmarkEnd w:id="3221"/>
      <w:bookmarkEnd w:id="3222"/>
      <w:bookmarkEnd w:id="3223"/>
      <w:bookmarkEnd w:id="3224"/>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25" w:name="_CR9_2_65"/>
      <w:bookmarkStart w:id="3226" w:name="_Toc99056312"/>
      <w:bookmarkStart w:id="3227" w:name="_Toc99959245"/>
      <w:bookmarkStart w:id="3228" w:name="_Toc105612431"/>
      <w:bookmarkStart w:id="3229" w:name="_Toc106109647"/>
      <w:bookmarkStart w:id="3230" w:name="_Toc112766539"/>
      <w:bookmarkStart w:id="3231" w:name="_Toc113379455"/>
      <w:bookmarkStart w:id="3232" w:name="_Toc120092008"/>
      <w:bookmarkStart w:id="3233" w:name="_Toc191544038"/>
      <w:bookmarkEnd w:id="3225"/>
      <w:r>
        <w:rPr>
          <w:rFonts w:eastAsia="Malgun Gothic"/>
        </w:rPr>
        <w:t>9.2.65</w:t>
      </w:r>
      <w:r>
        <w:rPr>
          <w:rFonts w:eastAsia="Malgun Gothic"/>
        </w:rPr>
        <w:tab/>
        <w:t>On-demand PRS TRP Information</w:t>
      </w:r>
      <w:bookmarkEnd w:id="3226"/>
      <w:bookmarkEnd w:id="3227"/>
      <w:bookmarkEnd w:id="3228"/>
      <w:bookmarkEnd w:id="3229"/>
      <w:bookmarkEnd w:id="3230"/>
      <w:bookmarkEnd w:id="3231"/>
      <w:bookmarkEnd w:id="3232"/>
      <w:bookmarkEnd w:id="3233"/>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w:t>
            </w:r>
            <w:r w:rsidRPr="00AF2F25">
              <w:rPr>
                <w:rFonts w:eastAsia="SimSun"/>
                <w:bCs/>
                <w:lang w:val="en-US" w:eastAsia="zh-CN"/>
              </w:rPr>
              <w:lastRenderedPageBreak/>
              <w:t xml:space="preserve">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xml:space="preserve">, first bit = 2 and so on. Bits 5-8 are reserved for future use. Value ‘1’ indicates ‘request allowed’, Value ‘0’ indicates </w:t>
            </w:r>
            <w:r w:rsidRPr="00AF2F25">
              <w:rPr>
                <w:rFonts w:eastAsia="SimSun"/>
                <w:bCs/>
                <w:lang w:val="en-US" w:eastAsia="zh-CN"/>
              </w:rPr>
              <w:lastRenderedPageBreak/>
              <w:t>‘request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34" w:name="_CR9_2_66"/>
      <w:bookmarkStart w:id="3235" w:name="_Toc99056313"/>
      <w:bookmarkStart w:id="3236" w:name="_Toc99959246"/>
      <w:bookmarkStart w:id="3237" w:name="_Toc105612432"/>
      <w:bookmarkStart w:id="3238" w:name="_Toc106109648"/>
      <w:bookmarkStart w:id="3239" w:name="_Toc112766540"/>
      <w:bookmarkStart w:id="3240" w:name="_Toc113379456"/>
      <w:bookmarkStart w:id="3241" w:name="_Toc120092009"/>
      <w:bookmarkStart w:id="3242" w:name="_Toc191544039"/>
      <w:bookmarkEnd w:id="3234"/>
      <w:r>
        <w:rPr>
          <w:rFonts w:eastAsia="Malgun Gothic"/>
        </w:rPr>
        <w:t>9.2.66</w:t>
      </w:r>
      <w:r>
        <w:rPr>
          <w:rFonts w:eastAsia="Malgun Gothic"/>
        </w:rPr>
        <w:tab/>
      </w:r>
      <w:r w:rsidRPr="0024596E">
        <w:rPr>
          <w:rFonts w:eastAsia="Malgun Gothic"/>
        </w:rPr>
        <w:t>UL-AoA assistance information</w:t>
      </w:r>
      <w:bookmarkEnd w:id="3235"/>
      <w:bookmarkEnd w:id="3236"/>
      <w:bookmarkEnd w:id="3237"/>
      <w:bookmarkEnd w:id="3238"/>
      <w:bookmarkEnd w:id="3239"/>
      <w:bookmarkEnd w:id="3240"/>
      <w:bookmarkEnd w:id="3241"/>
      <w:bookmarkEnd w:id="3242"/>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43" w:name="_CR9_2_67"/>
      <w:bookmarkStart w:id="3244" w:name="_Toc99056314"/>
      <w:bookmarkStart w:id="3245" w:name="_Toc99959247"/>
      <w:bookmarkStart w:id="3246" w:name="_Toc105612433"/>
      <w:bookmarkStart w:id="3247" w:name="_Toc106109649"/>
      <w:bookmarkStart w:id="3248" w:name="_Toc112766541"/>
      <w:bookmarkStart w:id="3249" w:name="_Toc113379457"/>
      <w:bookmarkStart w:id="3250" w:name="_Toc120092010"/>
      <w:bookmarkStart w:id="3251" w:name="_Toc191544040"/>
      <w:bookmarkEnd w:id="3243"/>
      <w:r w:rsidRPr="0024596E">
        <w:rPr>
          <w:rFonts w:eastAsia="Malgun Gothic"/>
        </w:rPr>
        <w:t>9.2.</w:t>
      </w:r>
      <w:r>
        <w:rPr>
          <w:rFonts w:eastAsia="Malgun Gothic"/>
        </w:rPr>
        <w:t>67</w:t>
      </w:r>
      <w:r w:rsidRPr="0024596E">
        <w:rPr>
          <w:rFonts w:eastAsia="Malgun Gothic"/>
        </w:rPr>
        <w:tab/>
      </w:r>
      <w:bookmarkEnd w:id="3244"/>
      <w:r w:rsidR="006D7C2A">
        <w:rPr>
          <w:rFonts w:eastAsia="Malgun Gothic"/>
        </w:rPr>
        <w:t>Z-AoA</w:t>
      </w:r>
      <w:bookmarkEnd w:id="3245"/>
      <w:bookmarkEnd w:id="3246"/>
      <w:bookmarkEnd w:id="3247"/>
      <w:bookmarkEnd w:id="3248"/>
      <w:bookmarkEnd w:id="3249"/>
      <w:bookmarkEnd w:id="3250"/>
      <w:bookmarkEnd w:id="3251"/>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52" w:name="_CR9_2_68"/>
      <w:bookmarkStart w:id="3253" w:name="_Toc99056315"/>
      <w:bookmarkStart w:id="3254" w:name="_Toc99959248"/>
      <w:bookmarkStart w:id="3255" w:name="_Toc105612434"/>
      <w:bookmarkStart w:id="3256" w:name="_Toc106109650"/>
      <w:bookmarkStart w:id="3257" w:name="_Toc112766542"/>
      <w:bookmarkStart w:id="3258" w:name="_Toc113379458"/>
      <w:bookmarkStart w:id="3259" w:name="_Toc120092011"/>
      <w:bookmarkStart w:id="3260" w:name="_Toc191544041"/>
      <w:bookmarkEnd w:id="3252"/>
      <w:r w:rsidRPr="00AD3948">
        <w:t>9.2.</w:t>
      </w:r>
      <w:r>
        <w:t>68</w:t>
      </w:r>
      <w:r w:rsidRPr="00AD3948">
        <w:tab/>
        <w:t>Response Time</w:t>
      </w:r>
      <w:bookmarkEnd w:id="3253"/>
      <w:bookmarkEnd w:id="3254"/>
      <w:bookmarkEnd w:id="3255"/>
      <w:bookmarkEnd w:id="3256"/>
      <w:bookmarkEnd w:id="3257"/>
      <w:bookmarkEnd w:id="3258"/>
      <w:bookmarkEnd w:id="3259"/>
      <w:bookmarkEnd w:id="3260"/>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lastRenderedPageBreak/>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61" w:name="_CR9_2_69"/>
      <w:bookmarkStart w:id="3262" w:name="_Toc99056316"/>
      <w:bookmarkStart w:id="3263" w:name="_Toc99959249"/>
      <w:bookmarkStart w:id="3264" w:name="_Toc105612435"/>
      <w:bookmarkStart w:id="3265" w:name="_Toc106109651"/>
      <w:bookmarkStart w:id="3266" w:name="_Toc112766543"/>
      <w:bookmarkStart w:id="3267" w:name="_Toc113379459"/>
      <w:bookmarkStart w:id="3268" w:name="_Toc120092012"/>
      <w:bookmarkStart w:id="3269" w:name="_Toc191544042"/>
      <w:bookmarkEnd w:id="3261"/>
      <w:r w:rsidRPr="00CF43E1">
        <w:t>9.2.</w:t>
      </w:r>
      <w:r>
        <w:t>69</w:t>
      </w:r>
      <w:r w:rsidRPr="00CF43E1">
        <w:tab/>
        <w:t>LCS to GCS Translation</w:t>
      </w:r>
      <w:bookmarkEnd w:id="3262"/>
      <w:bookmarkEnd w:id="3263"/>
      <w:bookmarkEnd w:id="3264"/>
      <w:bookmarkEnd w:id="3265"/>
      <w:bookmarkEnd w:id="3266"/>
      <w:bookmarkEnd w:id="3267"/>
      <w:bookmarkEnd w:id="3268"/>
      <w:bookmarkEnd w:id="3269"/>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70" w:name="_CR9_2_70"/>
      <w:bookmarkStart w:id="3271" w:name="_Toc99056317"/>
      <w:bookmarkStart w:id="3272" w:name="_Toc99959250"/>
      <w:bookmarkStart w:id="3273" w:name="_Toc105612436"/>
      <w:bookmarkStart w:id="3274" w:name="_Toc106109652"/>
      <w:bookmarkStart w:id="3275" w:name="_Toc112766544"/>
      <w:bookmarkStart w:id="3276" w:name="_Toc113379460"/>
      <w:bookmarkStart w:id="3277" w:name="_Toc120092013"/>
      <w:bookmarkStart w:id="3278" w:name="_Toc191544043"/>
      <w:bookmarkEnd w:id="3270"/>
      <w:r w:rsidRPr="00920068">
        <w:t>9.2.</w:t>
      </w:r>
      <w:r>
        <w:t>70</w:t>
      </w:r>
      <w:r>
        <w:tab/>
      </w:r>
      <w:r w:rsidRPr="00920068">
        <w:t>UE Reporting Information</w:t>
      </w:r>
      <w:bookmarkEnd w:id="3271"/>
      <w:bookmarkEnd w:id="3272"/>
      <w:bookmarkEnd w:id="3273"/>
      <w:bookmarkEnd w:id="3274"/>
      <w:bookmarkEnd w:id="3275"/>
      <w:bookmarkEnd w:id="3276"/>
      <w:bookmarkEnd w:id="3277"/>
      <w:bookmarkEnd w:id="3278"/>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79" w:name="_CR9_2_71"/>
      <w:bookmarkStart w:id="3280" w:name="_Toc99056318"/>
      <w:bookmarkStart w:id="3281" w:name="_Toc99959251"/>
      <w:bookmarkStart w:id="3282" w:name="_Toc105612437"/>
      <w:bookmarkStart w:id="3283" w:name="_Toc106109653"/>
      <w:bookmarkStart w:id="3284" w:name="_Toc112766545"/>
      <w:bookmarkStart w:id="3285" w:name="_Toc113379461"/>
      <w:bookmarkStart w:id="3286" w:name="_Toc120092014"/>
      <w:bookmarkStart w:id="3287" w:name="_Toc191544044"/>
      <w:bookmarkEnd w:id="3279"/>
      <w:r w:rsidRPr="00E64E23">
        <w:t>9.2.</w:t>
      </w:r>
      <w:r>
        <w:t>71</w:t>
      </w:r>
      <w:r w:rsidRPr="00E64E23">
        <w:tab/>
        <w:t>Multiple UL-AoA</w:t>
      </w:r>
      <w:bookmarkEnd w:id="3280"/>
      <w:bookmarkEnd w:id="3281"/>
      <w:bookmarkEnd w:id="3282"/>
      <w:bookmarkEnd w:id="3283"/>
      <w:bookmarkEnd w:id="3284"/>
      <w:bookmarkEnd w:id="3285"/>
      <w:bookmarkEnd w:id="3286"/>
      <w:bookmarkEnd w:id="3287"/>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288" w:name="_Hlk93912780"/>
            <w:r w:rsidRPr="00E64E23">
              <w:rPr>
                <w:noProof/>
              </w:rPr>
              <w:t>maxnoofULAoAs</w:t>
            </w:r>
            <w:bookmarkEnd w:id="3288"/>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289" w:name="_CR9_2_72"/>
      <w:bookmarkStart w:id="3290" w:name="_Toc99056319"/>
      <w:bookmarkStart w:id="3291" w:name="_Toc99959252"/>
      <w:bookmarkStart w:id="3292" w:name="_Toc105612438"/>
      <w:bookmarkStart w:id="3293" w:name="_Toc106109654"/>
      <w:bookmarkStart w:id="3294" w:name="_Toc112766546"/>
      <w:bookmarkStart w:id="3295" w:name="_Toc113379462"/>
      <w:bookmarkStart w:id="3296" w:name="_Toc120092015"/>
      <w:bookmarkStart w:id="3297" w:name="_Toc191544045"/>
      <w:bookmarkEnd w:id="3289"/>
      <w:r w:rsidRPr="00E64E23">
        <w:lastRenderedPageBreak/>
        <w:t>9.2.</w:t>
      </w:r>
      <w:r>
        <w:t>72</w:t>
      </w:r>
      <w:r w:rsidRPr="00E64E23">
        <w:tab/>
        <w:t>UL SRS-RSRPP</w:t>
      </w:r>
      <w:bookmarkEnd w:id="3290"/>
      <w:bookmarkEnd w:id="3291"/>
      <w:bookmarkEnd w:id="3292"/>
      <w:bookmarkEnd w:id="3293"/>
      <w:bookmarkEnd w:id="3294"/>
      <w:bookmarkEnd w:id="3295"/>
      <w:bookmarkEnd w:id="3296"/>
      <w:bookmarkEnd w:id="3297"/>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298"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298"/>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299" w:name="_CR9_2_73"/>
      <w:bookmarkStart w:id="3300" w:name="_Toc99056320"/>
      <w:bookmarkStart w:id="3301" w:name="_Toc99959253"/>
      <w:bookmarkStart w:id="3302" w:name="_Toc105612439"/>
      <w:bookmarkStart w:id="3303" w:name="_Toc106109655"/>
      <w:bookmarkStart w:id="3304" w:name="_Toc112766547"/>
      <w:bookmarkStart w:id="3305" w:name="_Toc113379463"/>
      <w:bookmarkStart w:id="3306" w:name="_Toc120092016"/>
      <w:bookmarkStart w:id="3307" w:name="_Toc191544046"/>
      <w:bookmarkEnd w:id="3299"/>
      <w:r w:rsidRPr="00E64E23">
        <w:rPr>
          <w:rFonts w:eastAsia="Yu Mincho"/>
        </w:rPr>
        <w:t>9.2.</w:t>
      </w:r>
      <w:r w:rsidR="000F6115">
        <w:rPr>
          <w:rFonts w:eastAsia="Yu Mincho"/>
        </w:rPr>
        <w:t>73</w:t>
      </w:r>
      <w:r w:rsidRPr="00E64E23">
        <w:rPr>
          <w:rFonts w:eastAsia="Yu Mincho"/>
        </w:rPr>
        <w:tab/>
        <w:t>SRS Resource type</w:t>
      </w:r>
      <w:bookmarkEnd w:id="3300"/>
      <w:bookmarkEnd w:id="3301"/>
      <w:bookmarkEnd w:id="3302"/>
      <w:bookmarkEnd w:id="3303"/>
      <w:bookmarkEnd w:id="3304"/>
      <w:bookmarkEnd w:id="3305"/>
      <w:bookmarkEnd w:id="3306"/>
      <w:bookmarkEnd w:id="3307"/>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08" w:name="_CR9_2_74"/>
      <w:bookmarkStart w:id="3309" w:name="_Toc99056321"/>
      <w:bookmarkStart w:id="3310" w:name="_Toc99959254"/>
      <w:bookmarkStart w:id="3311" w:name="_Toc105612440"/>
      <w:bookmarkStart w:id="3312" w:name="_Toc106109656"/>
      <w:bookmarkStart w:id="3313" w:name="_Toc112766548"/>
      <w:bookmarkStart w:id="3314" w:name="_Toc113379464"/>
      <w:bookmarkStart w:id="3315" w:name="_Toc120092017"/>
      <w:bookmarkStart w:id="3316" w:name="_Toc191544047"/>
      <w:bookmarkEnd w:id="3308"/>
      <w:r w:rsidRPr="00E64E23">
        <w:rPr>
          <w:rFonts w:eastAsia="Yu Mincho"/>
        </w:rPr>
        <w:t>9.2.</w:t>
      </w:r>
      <w:r w:rsidR="000F6115">
        <w:rPr>
          <w:rFonts w:eastAsia="Yu Mincho"/>
        </w:rPr>
        <w:t>74</w:t>
      </w:r>
      <w:r w:rsidRPr="00E64E23">
        <w:rPr>
          <w:rFonts w:eastAsia="Yu Mincho"/>
        </w:rPr>
        <w:tab/>
        <w:t>Extended Additional Path List</w:t>
      </w:r>
      <w:bookmarkEnd w:id="3309"/>
      <w:bookmarkEnd w:id="3310"/>
      <w:bookmarkEnd w:id="3311"/>
      <w:bookmarkEnd w:id="3312"/>
      <w:bookmarkEnd w:id="3313"/>
      <w:bookmarkEnd w:id="3314"/>
      <w:bookmarkEnd w:id="3315"/>
      <w:bookmarkEnd w:id="3316"/>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17" w:name="_CR9_2_75"/>
      <w:bookmarkStart w:id="3318" w:name="_Toc81323053"/>
      <w:bookmarkStart w:id="3319" w:name="_Toc99056322"/>
      <w:bookmarkStart w:id="3320" w:name="_Toc99959255"/>
      <w:bookmarkStart w:id="3321" w:name="_Toc105612441"/>
      <w:bookmarkStart w:id="3322" w:name="_Toc106109657"/>
      <w:bookmarkStart w:id="3323" w:name="_Toc112766549"/>
      <w:bookmarkStart w:id="3324" w:name="_Toc113379465"/>
      <w:bookmarkStart w:id="3325" w:name="_Toc120092018"/>
      <w:bookmarkStart w:id="3326" w:name="_Toc191544048"/>
      <w:bookmarkEnd w:id="3317"/>
      <w:r w:rsidRPr="004603B9">
        <w:rPr>
          <w:rFonts w:eastAsia="Yu Mincho"/>
        </w:rPr>
        <w:t>9.2.</w:t>
      </w:r>
      <w:r w:rsidR="000F6115">
        <w:rPr>
          <w:rFonts w:eastAsia="Yu Mincho"/>
        </w:rPr>
        <w:t>75</w:t>
      </w:r>
      <w:r w:rsidRPr="004603B9">
        <w:rPr>
          <w:rFonts w:eastAsia="Yu Mincho"/>
        </w:rPr>
        <w:tab/>
        <w:t>ARP ID</w:t>
      </w:r>
      <w:bookmarkEnd w:id="3318"/>
      <w:bookmarkEnd w:id="3319"/>
      <w:bookmarkEnd w:id="3320"/>
      <w:bookmarkEnd w:id="3321"/>
      <w:bookmarkEnd w:id="3322"/>
      <w:bookmarkEnd w:id="3323"/>
      <w:bookmarkEnd w:id="3324"/>
      <w:bookmarkEnd w:id="3325"/>
      <w:bookmarkEnd w:id="3326"/>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27" w:name="_CR9_2_76"/>
      <w:bookmarkStart w:id="3328" w:name="_Toc99056323"/>
      <w:bookmarkStart w:id="3329" w:name="_Toc99959256"/>
      <w:bookmarkStart w:id="3330" w:name="_Toc105612442"/>
      <w:bookmarkStart w:id="3331" w:name="_Toc106109658"/>
      <w:bookmarkStart w:id="3332" w:name="_Toc112766550"/>
      <w:bookmarkStart w:id="3333" w:name="_Toc113379466"/>
      <w:bookmarkStart w:id="3334" w:name="_Toc120092019"/>
      <w:bookmarkStart w:id="3335" w:name="_Toc191544049"/>
      <w:bookmarkEnd w:id="3327"/>
      <w:r w:rsidRPr="00C61D99">
        <w:rPr>
          <w:rFonts w:eastAsia="Yu Mincho"/>
        </w:rPr>
        <w:t>9.2.</w:t>
      </w:r>
      <w:r w:rsidR="000F6115">
        <w:rPr>
          <w:rFonts w:eastAsia="Yu Mincho"/>
        </w:rPr>
        <w:t>76</w:t>
      </w:r>
      <w:r w:rsidRPr="00C61D99">
        <w:rPr>
          <w:rFonts w:eastAsia="Yu Mincho"/>
        </w:rPr>
        <w:tab/>
        <w:t>ARP Location Information</w:t>
      </w:r>
      <w:bookmarkEnd w:id="3328"/>
      <w:bookmarkEnd w:id="3329"/>
      <w:bookmarkEnd w:id="3330"/>
      <w:bookmarkEnd w:id="3331"/>
      <w:bookmarkEnd w:id="3332"/>
      <w:bookmarkEnd w:id="3333"/>
      <w:bookmarkEnd w:id="3334"/>
      <w:bookmarkEnd w:id="3335"/>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36" w:name="_CR9_2_77"/>
      <w:bookmarkStart w:id="3337" w:name="_Toc191544050"/>
      <w:bookmarkEnd w:id="3336"/>
      <w:r w:rsidRPr="00F62DE0">
        <w:rPr>
          <w:rFonts w:eastAsia="Yu Mincho"/>
          <w:noProof/>
        </w:rPr>
        <w:t>9.2.</w:t>
      </w:r>
      <w:r w:rsidR="000F6115">
        <w:rPr>
          <w:rFonts w:eastAsia="Yu Mincho"/>
          <w:noProof/>
        </w:rPr>
        <w:t>77</w:t>
      </w:r>
      <w:r w:rsidRPr="00F62DE0">
        <w:rPr>
          <w:rFonts w:eastAsia="Yu Mincho"/>
          <w:noProof/>
        </w:rPr>
        <w:tab/>
        <w:t>LoS/NLoS Information</w:t>
      </w:r>
      <w:bookmarkEnd w:id="3337"/>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38" w:name="_CR9_2_78"/>
      <w:bookmarkStart w:id="3339" w:name="_Toc99056324"/>
      <w:bookmarkStart w:id="3340" w:name="_Toc99959257"/>
      <w:bookmarkStart w:id="3341" w:name="_Toc105612443"/>
      <w:bookmarkStart w:id="3342" w:name="_Toc106109659"/>
      <w:bookmarkStart w:id="3343" w:name="_Toc112766551"/>
      <w:bookmarkStart w:id="3344" w:name="_Toc113379467"/>
      <w:bookmarkStart w:id="3345" w:name="_Toc120092020"/>
      <w:bookmarkStart w:id="3346" w:name="_Toc191544051"/>
      <w:bookmarkEnd w:id="3338"/>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39"/>
      <w:bookmarkEnd w:id="3340"/>
      <w:bookmarkEnd w:id="3341"/>
      <w:bookmarkEnd w:id="3342"/>
      <w:r w:rsidR="00BD2AA9">
        <w:rPr>
          <w:rFonts w:eastAsia="Yu Mincho"/>
          <w:noProof/>
        </w:rPr>
        <w:t xml:space="preserve"> List</w:t>
      </w:r>
      <w:bookmarkEnd w:id="3343"/>
      <w:bookmarkEnd w:id="3344"/>
      <w:bookmarkEnd w:id="3345"/>
      <w:bookmarkEnd w:id="3346"/>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w:t>
            </w:r>
            <w:r w:rsidRPr="000A3064">
              <w:rPr>
                <w:rFonts w:eastAsia="Malgun Gothic"/>
                <w:i/>
                <w:iCs/>
                <w:lang w:eastAsia="zh-CN"/>
              </w:rPr>
              <w:lastRenderedPageBreak/>
              <w:t>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47" w:name="_CR9_2_79"/>
      <w:bookmarkStart w:id="3348" w:name="_Toc99056325"/>
      <w:bookmarkStart w:id="3349" w:name="_Toc99959258"/>
      <w:bookmarkStart w:id="3350" w:name="_Toc105612444"/>
      <w:bookmarkStart w:id="3351" w:name="_Toc106109660"/>
      <w:bookmarkStart w:id="3352" w:name="_Toc112766552"/>
      <w:bookmarkStart w:id="3353" w:name="_Toc113379468"/>
      <w:bookmarkStart w:id="3354" w:name="_Toc120092021"/>
      <w:bookmarkStart w:id="3355" w:name="_Toc191544052"/>
      <w:bookmarkEnd w:id="3347"/>
      <w:r w:rsidRPr="00043FB4">
        <w:t>9.2.</w:t>
      </w:r>
      <w:r w:rsidR="000F6115">
        <w:t>79</w:t>
      </w:r>
      <w:r>
        <w:tab/>
      </w:r>
      <w:r w:rsidRPr="00043FB4">
        <w:t>TRP Tx TEG Association</w:t>
      </w:r>
      <w:bookmarkEnd w:id="3348"/>
      <w:bookmarkEnd w:id="3349"/>
      <w:bookmarkEnd w:id="3350"/>
      <w:bookmarkEnd w:id="3351"/>
      <w:bookmarkEnd w:id="3352"/>
      <w:bookmarkEnd w:id="3353"/>
      <w:bookmarkEnd w:id="3354"/>
      <w:bookmarkEnd w:id="3355"/>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56"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56"/>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57" w:name="_CR9_2_80"/>
      <w:bookmarkStart w:id="3358" w:name="_Toc99056326"/>
      <w:bookmarkStart w:id="3359" w:name="_Toc99959259"/>
      <w:bookmarkStart w:id="3360" w:name="_Toc105612445"/>
      <w:bookmarkStart w:id="3361" w:name="_Toc106109661"/>
      <w:bookmarkStart w:id="3362" w:name="_Toc112766553"/>
      <w:bookmarkStart w:id="3363" w:name="_Toc113379469"/>
      <w:bookmarkStart w:id="3364" w:name="_Toc120092022"/>
      <w:bookmarkStart w:id="3365" w:name="_Toc191544053"/>
      <w:bookmarkEnd w:id="3357"/>
      <w:r w:rsidRPr="00043FB4">
        <w:t>9.2.</w:t>
      </w:r>
      <w:r w:rsidR="000F6115">
        <w:t>80</w:t>
      </w:r>
      <w:r>
        <w:tab/>
        <w:t xml:space="preserve">TRP </w:t>
      </w:r>
      <w:r w:rsidRPr="00043FB4">
        <w:t>T</w:t>
      </w:r>
      <w:r>
        <w:t>EG</w:t>
      </w:r>
      <w:r w:rsidRPr="00043FB4">
        <w:t xml:space="preserve"> </w:t>
      </w:r>
      <w:r>
        <w:t>Information</w:t>
      </w:r>
      <w:bookmarkEnd w:id="3358"/>
      <w:bookmarkEnd w:id="3359"/>
      <w:bookmarkEnd w:id="3360"/>
      <w:bookmarkEnd w:id="3361"/>
      <w:bookmarkEnd w:id="3362"/>
      <w:bookmarkEnd w:id="3363"/>
      <w:bookmarkEnd w:id="3364"/>
      <w:bookmarkEnd w:id="3365"/>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lastRenderedPageBreak/>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66" w:name="_CR9_2_81"/>
      <w:bookmarkStart w:id="3367" w:name="_Toc99056327"/>
      <w:bookmarkStart w:id="3368" w:name="_Toc99959260"/>
      <w:bookmarkStart w:id="3369" w:name="_Toc105612446"/>
      <w:bookmarkStart w:id="3370" w:name="_Toc106109662"/>
      <w:bookmarkStart w:id="3371" w:name="_Toc112766554"/>
      <w:bookmarkStart w:id="3372" w:name="_Toc113379470"/>
      <w:bookmarkStart w:id="3373" w:name="_Toc120092023"/>
      <w:bookmarkStart w:id="3374" w:name="_Toc191544054"/>
      <w:bookmarkEnd w:id="3366"/>
      <w:r w:rsidRPr="00894D22">
        <w:rPr>
          <w:rFonts w:eastAsia="Malgun Gothic"/>
        </w:rPr>
        <w:t>9.2.</w:t>
      </w:r>
      <w:r w:rsidR="000F6115">
        <w:rPr>
          <w:rFonts w:eastAsia="Malgun Gothic"/>
        </w:rPr>
        <w:t>81</w:t>
      </w:r>
      <w:r w:rsidRPr="00894D22">
        <w:rPr>
          <w:rFonts w:eastAsia="Malgun Gothic"/>
        </w:rPr>
        <w:tab/>
        <w:t>Measurement Characteristics Request Indicator</w:t>
      </w:r>
      <w:bookmarkEnd w:id="3367"/>
      <w:bookmarkEnd w:id="3368"/>
      <w:bookmarkEnd w:id="3369"/>
      <w:bookmarkEnd w:id="3370"/>
      <w:bookmarkEnd w:id="3371"/>
      <w:bookmarkEnd w:id="3372"/>
      <w:bookmarkEnd w:id="3373"/>
      <w:bookmarkEnd w:id="3374"/>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375" w:name="_CR9_2_82"/>
      <w:bookmarkStart w:id="3376" w:name="_Toc99056328"/>
      <w:bookmarkStart w:id="3377" w:name="_Toc99959261"/>
      <w:bookmarkStart w:id="3378" w:name="_Toc105612447"/>
      <w:bookmarkStart w:id="3379" w:name="_Toc106109663"/>
      <w:bookmarkStart w:id="3380" w:name="_Toc112766555"/>
      <w:bookmarkStart w:id="3381" w:name="_Toc113379471"/>
      <w:bookmarkStart w:id="3382" w:name="_Toc120092024"/>
      <w:bookmarkStart w:id="3383" w:name="_Toc191544055"/>
      <w:bookmarkEnd w:id="3375"/>
      <w:r w:rsidRPr="005B0D9E">
        <w:rPr>
          <w:noProof/>
        </w:rPr>
        <w:t>9.2.</w:t>
      </w:r>
      <w:r w:rsidR="000F6115">
        <w:rPr>
          <w:noProof/>
        </w:rPr>
        <w:t>82</w:t>
      </w:r>
      <w:r w:rsidRPr="005B0D9E">
        <w:rPr>
          <w:noProof/>
        </w:rPr>
        <w:tab/>
      </w:r>
      <w:bookmarkStart w:id="3384" w:name="_Hlk94648081"/>
      <w:r w:rsidRPr="005B0D9E">
        <w:rPr>
          <w:noProof/>
        </w:rPr>
        <w:t>TRP Beam Antenna Information</w:t>
      </w:r>
      <w:bookmarkEnd w:id="3376"/>
      <w:bookmarkEnd w:id="3377"/>
      <w:bookmarkEnd w:id="3378"/>
      <w:bookmarkEnd w:id="3379"/>
      <w:bookmarkEnd w:id="3380"/>
      <w:bookmarkEnd w:id="3381"/>
      <w:bookmarkEnd w:id="3382"/>
      <w:bookmarkEnd w:id="3383"/>
      <w:bookmarkEnd w:id="3384"/>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w:t>
            </w:r>
            <w:r w:rsidRPr="005B0D9E">
              <w:rPr>
                <w:noProof/>
              </w:rPr>
              <w:lastRenderedPageBreak/>
              <w:t>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85" w:name="_CR9_2_83"/>
      <w:bookmarkStart w:id="3386" w:name="_Toc99056329"/>
      <w:bookmarkStart w:id="3387" w:name="_Toc99959262"/>
      <w:bookmarkStart w:id="3388" w:name="_Toc105612448"/>
      <w:bookmarkStart w:id="3389" w:name="_Toc106109664"/>
      <w:bookmarkStart w:id="3390" w:name="_Toc112766556"/>
      <w:bookmarkStart w:id="3391" w:name="_Toc113379472"/>
      <w:bookmarkStart w:id="3392" w:name="_Toc120092025"/>
      <w:bookmarkStart w:id="3393" w:name="_Toc191544056"/>
      <w:bookmarkEnd w:id="3385"/>
      <w:r w:rsidRPr="005B0D9E">
        <w:rPr>
          <w:noProof/>
        </w:rPr>
        <w:t>9.2.</w:t>
      </w:r>
      <w:r w:rsidR="00A75A27">
        <w:rPr>
          <w:noProof/>
        </w:rPr>
        <w:t>83</w:t>
      </w:r>
      <w:r w:rsidRPr="005B0D9E">
        <w:rPr>
          <w:noProof/>
        </w:rPr>
        <w:tab/>
        <w:t>TRP Beam Antenna Angles</w:t>
      </w:r>
      <w:bookmarkEnd w:id="3386"/>
      <w:bookmarkEnd w:id="3387"/>
      <w:bookmarkEnd w:id="3388"/>
      <w:bookmarkEnd w:id="3389"/>
      <w:bookmarkEnd w:id="3390"/>
      <w:bookmarkEnd w:id="3391"/>
      <w:bookmarkEnd w:id="3392"/>
      <w:bookmarkEnd w:id="3393"/>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w:t>
            </w:r>
            <w:r w:rsidRPr="005B0D9E">
              <w:rPr>
                <w:i/>
                <w:iCs/>
                <w:noProof/>
                <w:lang w:eastAsia="zh-CN"/>
              </w:rPr>
              <w:lastRenderedPageBreak/>
              <w:t>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394" w:name="_CR9_2_84"/>
      <w:bookmarkStart w:id="3395" w:name="OLE_LINK28"/>
      <w:bookmarkStart w:id="3396" w:name="OLE_LINK29"/>
      <w:bookmarkStart w:id="3397" w:name="_Toc112766557"/>
      <w:bookmarkStart w:id="3398" w:name="_Toc113379473"/>
      <w:bookmarkStart w:id="3399" w:name="_Toc120092026"/>
      <w:bookmarkStart w:id="3400" w:name="_Toc191544057"/>
      <w:bookmarkEnd w:id="3394"/>
      <w:r w:rsidRPr="00F61631">
        <w:t>9.2.</w:t>
      </w:r>
      <w:r>
        <w:t>84</w:t>
      </w:r>
      <w:r w:rsidRPr="00F61631">
        <w:tab/>
      </w:r>
      <w:r>
        <w:t>Timing</w:t>
      </w:r>
      <w:r>
        <w:rPr>
          <w:rFonts w:hint="eastAsia"/>
        </w:rPr>
        <w:t xml:space="preserve"> Error Margin</w:t>
      </w:r>
      <w:bookmarkEnd w:id="3395"/>
      <w:bookmarkEnd w:id="3396"/>
      <w:bookmarkEnd w:id="3397"/>
      <w:bookmarkEnd w:id="3398"/>
      <w:bookmarkEnd w:id="3399"/>
      <w:bookmarkEnd w:id="3400"/>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01" w:name="_CR9_2_85"/>
      <w:bookmarkStart w:id="3402" w:name="_Toc120092027"/>
      <w:bookmarkStart w:id="3403" w:name="_Toc191544058"/>
      <w:bookmarkEnd w:id="3401"/>
      <w:r w:rsidRPr="00F61631">
        <w:t>9.2.</w:t>
      </w:r>
      <w:r>
        <w:t>85</w:t>
      </w:r>
      <w:r w:rsidRPr="00F61631">
        <w:tab/>
      </w:r>
      <w:r>
        <w:t>TRP Rx TEG Information</w:t>
      </w:r>
      <w:bookmarkEnd w:id="3402"/>
      <w:bookmarkEnd w:id="3403"/>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04" w:name="_CR9_2_86"/>
      <w:bookmarkStart w:id="3405" w:name="_Toc120092028"/>
      <w:bookmarkStart w:id="3406" w:name="_Toc191544059"/>
      <w:bookmarkEnd w:id="3404"/>
      <w:r w:rsidRPr="00F61631">
        <w:t>9.2.</w:t>
      </w:r>
      <w:r>
        <w:t>86</w:t>
      </w:r>
      <w:r w:rsidRPr="00F61631">
        <w:tab/>
      </w:r>
      <w:r>
        <w:t>TRP Tx TEG Information</w:t>
      </w:r>
      <w:bookmarkEnd w:id="3405"/>
      <w:bookmarkEnd w:id="3406"/>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lastRenderedPageBreak/>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07" w:name="_CR9_2_87"/>
      <w:bookmarkStart w:id="3408" w:name="_Toc120092029"/>
      <w:bookmarkStart w:id="3409" w:name="_Toc191544060"/>
      <w:bookmarkEnd w:id="3407"/>
      <w:r w:rsidRPr="00F61631">
        <w:t>9.2.</w:t>
      </w:r>
      <w:r>
        <w:t>87</w:t>
      </w:r>
      <w:r w:rsidRPr="00F61631">
        <w:tab/>
      </w:r>
      <w:r>
        <w:t>TRP RxTx TEG Information</w:t>
      </w:r>
      <w:bookmarkEnd w:id="3408"/>
      <w:bookmarkEnd w:id="3409"/>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10" w:name="_CR9_3"/>
      <w:bookmarkStart w:id="3411" w:name="_Toc534903098"/>
      <w:bookmarkStart w:id="3412" w:name="_Toc51776077"/>
      <w:bookmarkStart w:id="3413" w:name="_Toc56773099"/>
      <w:bookmarkStart w:id="3414" w:name="_Toc64447729"/>
      <w:bookmarkStart w:id="3415" w:name="_Toc74152385"/>
      <w:bookmarkStart w:id="3416" w:name="_Toc88654239"/>
      <w:bookmarkStart w:id="3417" w:name="_Toc99056330"/>
      <w:bookmarkStart w:id="3418" w:name="_Toc99959263"/>
      <w:bookmarkStart w:id="3419" w:name="_Toc105612449"/>
      <w:bookmarkStart w:id="3420" w:name="_Toc106109665"/>
      <w:bookmarkStart w:id="3421" w:name="_Toc112766558"/>
      <w:bookmarkStart w:id="3422" w:name="_Toc113379474"/>
      <w:bookmarkStart w:id="3423" w:name="_Toc120092030"/>
      <w:bookmarkStart w:id="3424" w:name="_Toc191544061"/>
      <w:bookmarkEnd w:id="3410"/>
      <w:r w:rsidRPr="00707B3F">
        <w:rPr>
          <w:noProof/>
        </w:rPr>
        <w:lastRenderedPageBreak/>
        <w:t>9.3</w:t>
      </w:r>
      <w:r w:rsidRPr="00707B3F">
        <w:rPr>
          <w:noProof/>
        </w:rPr>
        <w:tab/>
        <w:t>Message and Information Element Abstract Syntax (with ASN.1)</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EBA0278" w14:textId="77777777" w:rsidR="002F45B2" w:rsidRPr="00707B3F" w:rsidRDefault="002F45B2" w:rsidP="002F45B2">
      <w:pPr>
        <w:pStyle w:val="Heading3"/>
        <w:rPr>
          <w:noProof/>
        </w:rPr>
      </w:pPr>
      <w:bookmarkStart w:id="3425" w:name="_CR9_3_1"/>
      <w:bookmarkStart w:id="3426" w:name="_Toc534903099"/>
      <w:bookmarkStart w:id="3427" w:name="_Toc51776078"/>
      <w:bookmarkStart w:id="3428" w:name="_Toc56773100"/>
      <w:bookmarkStart w:id="3429" w:name="_Toc64447730"/>
      <w:bookmarkStart w:id="3430" w:name="_Toc74152386"/>
      <w:bookmarkStart w:id="3431" w:name="_Toc88654240"/>
      <w:bookmarkStart w:id="3432" w:name="_Toc99056331"/>
      <w:bookmarkStart w:id="3433" w:name="_Toc99959264"/>
      <w:bookmarkStart w:id="3434" w:name="_Toc105612450"/>
      <w:bookmarkStart w:id="3435" w:name="_Toc106109666"/>
      <w:bookmarkStart w:id="3436" w:name="_Toc112766559"/>
      <w:bookmarkStart w:id="3437" w:name="_Toc113379475"/>
      <w:bookmarkStart w:id="3438" w:name="_Toc120092031"/>
      <w:bookmarkStart w:id="3439" w:name="_Toc191544062"/>
      <w:bookmarkEnd w:id="3425"/>
      <w:r w:rsidRPr="00707B3F">
        <w:rPr>
          <w:noProof/>
        </w:rPr>
        <w:t>9.3.1</w:t>
      </w:r>
      <w:r w:rsidRPr="00707B3F">
        <w:rPr>
          <w:noProof/>
        </w:rPr>
        <w:tab/>
        <w:t>General</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40" w:name="_CR9_3_2"/>
      <w:bookmarkStart w:id="3441" w:name="_Toc534903100"/>
      <w:bookmarkStart w:id="3442" w:name="_Toc51776079"/>
      <w:bookmarkStart w:id="3443" w:name="_Toc56773101"/>
      <w:bookmarkStart w:id="3444" w:name="_Toc64447731"/>
      <w:bookmarkStart w:id="3445" w:name="_Toc74152387"/>
      <w:bookmarkStart w:id="3446" w:name="_Toc88654241"/>
      <w:bookmarkStart w:id="3447" w:name="_Toc99056332"/>
      <w:bookmarkStart w:id="3448" w:name="_Toc99959265"/>
      <w:bookmarkStart w:id="3449" w:name="_Toc105612451"/>
      <w:bookmarkStart w:id="3450" w:name="_Toc106109667"/>
      <w:bookmarkStart w:id="3451" w:name="_Toc112766560"/>
      <w:bookmarkStart w:id="3452" w:name="_Toc113379476"/>
      <w:bookmarkStart w:id="3453" w:name="_Toc120092032"/>
      <w:bookmarkStart w:id="3454" w:name="_Toc191544063"/>
      <w:bookmarkEnd w:id="3440"/>
      <w:r w:rsidRPr="00A4571B">
        <w:t>9.3.2</w:t>
      </w:r>
      <w:r w:rsidRPr="00A4571B">
        <w:tab/>
        <w:t>Usage of Private Message Mechanism for Non-standard Use</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55" w:name="_CR9_3_3"/>
      <w:bookmarkStart w:id="3456" w:name="_Toc534903101"/>
      <w:bookmarkStart w:id="3457" w:name="_Toc51776080"/>
      <w:bookmarkStart w:id="3458" w:name="_Toc56773102"/>
      <w:bookmarkStart w:id="3459" w:name="_Toc64447732"/>
      <w:bookmarkStart w:id="3460" w:name="_Toc74152388"/>
      <w:bookmarkStart w:id="3461" w:name="_Toc88654242"/>
      <w:bookmarkStart w:id="3462" w:name="_Toc99056333"/>
      <w:bookmarkStart w:id="3463" w:name="_Toc99959266"/>
      <w:bookmarkStart w:id="3464" w:name="_Toc105612452"/>
      <w:bookmarkStart w:id="3465" w:name="_Toc106109668"/>
      <w:bookmarkStart w:id="3466" w:name="_Toc112766561"/>
      <w:bookmarkStart w:id="3467" w:name="_Toc113379477"/>
      <w:bookmarkStart w:id="3468" w:name="_Toc120092033"/>
      <w:bookmarkStart w:id="3469" w:name="_Hlk506316968"/>
      <w:bookmarkStart w:id="3470" w:name="_Toc191544064"/>
      <w:bookmarkEnd w:id="3455"/>
      <w:r w:rsidRPr="00A4571B">
        <w:t>9.3.3</w:t>
      </w:r>
      <w:r w:rsidRPr="00A4571B">
        <w:tab/>
        <w:t>Elementary Procedure Definitions</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70"/>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lastRenderedPageBreak/>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lastRenderedPageBreak/>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71"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71"/>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lastRenderedPageBreak/>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72"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72"/>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lastRenderedPageBreak/>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73" w:name="_Hlk50049819"/>
      <w:bookmarkStart w:id="3474"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lastRenderedPageBreak/>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73"/>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74"/>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75" w:name="_CR9_3_4"/>
      <w:bookmarkStart w:id="3476" w:name="_Toc534903102"/>
      <w:bookmarkStart w:id="3477" w:name="_Toc51776081"/>
      <w:bookmarkStart w:id="3478" w:name="_Toc56773103"/>
      <w:bookmarkStart w:id="3479" w:name="_Toc64447733"/>
      <w:bookmarkStart w:id="3480" w:name="_Toc74152389"/>
      <w:bookmarkStart w:id="3481" w:name="_Toc88654243"/>
      <w:bookmarkStart w:id="3482" w:name="_Toc99056334"/>
      <w:bookmarkStart w:id="3483" w:name="_Toc99959267"/>
      <w:bookmarkStart w:id="3484" w:name="_Toc105612453"/>
      <w:bookmarkStart w:id="3485" w:name="_Toc106109669"/>
      <w:bookmarkStart w:id="3486" w:name="_Toc112766562"/>
      <w:bookmarkStart w:id="3487" w:name="_Toc113379478"/>
      <w:bookmarkStart w:id="3488" w:name="_Toc120092034"/>
      <w:bookmarkStart w:id="3489" w:name="_Hlk506316534"/>
      <w:bookmarkStart w:id="3490" w:name="_Toc191544065"/>
      <w:bookmarkEnd w:id="3469"/>
      <w:bookmarkEnd w:id="3475"/>
      <w:r w:rsidRPr="00A4571B">
        <w:t>9.3.4</w:t>
      </w:r>
      <w:r w:rsidRPr="00A4571B">
        <w:tab/>
        <w:t>PDU Definitions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90"/>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491" w:name="_Hlk50049841"/>
      <w:r>
        <w:tab/>
        <w:t>UE-</w:t>
      </w:r>
      <w:r w:rsidRPr="00707B3F">
        <w:rPr>
          <w:snapToGrid w:val="0"/>
        </w:rPr>
        <w:t>Measurement-</w:t>
      </w:r>
      <w:r>
        <w:rPr>
          <w:snapToGrid w:val="0"/>
        </w:rPr>
        <w:t>ID,</w:t>
      </w:r>
    </w:p>
    <w:bookmarkEnd w:id="3491"/>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492"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493"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493"/>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lastRenderedPageBreak/>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492"/>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494"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494"/>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495" w:name="_Hlk50049923"/>
      <w:r w:rsidRPr="007C49BE">
        <w:rPr>
          <w:snapToGrid w:val="0"/>
        </w:rPr>
        <w:tab/>
      </w:r>
      <w:r w:rsidRPr="00707B3F">
        <w:rPr>
          <w:snapToGrid w:val="0"/>
        </w:rPr>
        <w:t>id-LMF-Measurement-ID,</w:t>
      </w:r>
    </w:p>
    <w:bookmarkEnd w:id="3495"/>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496" w:name="_Hlk50049941"/>
      <w:r>
        <w:rPr>
          <w:snapToGrid w:val="0"/>
        </w:rPr>
        <w:tab/>
      </w:r>
      <w:r w:rsidRPr="00707B3F">
        <w:rPr>
          <w:snapToGrid w:val="0"/>
        </w:rPr>
        <w:t>id-RAN-Measurement-ID,</w:t>
      </w:r>
    </w:p>
    <w:bookmarkEnd w:id="3496"/>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lastRenderedPageBreak/>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497"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498"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497"/>
    <w:bookmarkEnd w:id="3498"/>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499"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499"/>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489"/>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00" w:name="_Hlk50049977"/>
      <w:r w:rsidR="00DF3BE4">
        <w:rPr>
          <w:snapToGrid w:val="0"/>
        </w:rPr>
        <w:t>UE-</w:t>
      </w:r>
      <w:bookmarkEnd w:id="350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01" w:name="_Hlk50049986"/>
      <w:r w:rsidR="00DF3BE4">
        <w:rPr>
          <w:snapToGrid w:val="0"/>
        </w:rPr>
        <w:t>UE-</w:t>
      </w:r>
      <w:bookmarkEnd w:id="350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02"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02"/>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03" w:name="_Hlk50051047"/>
      <w:bookmarkStart w:id="3504"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05" w:name="_Hlk49878632"/>
      <w:r w:rsidRPr="00707B3F">
        <w:rPr>
          <w:snapToGrid w:val="0"/>
        </w:rPr>
        <w:t>SFNInitialisationTime</w:t>
      </w:r>
      <w:bookmarkEnd w:id="350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lastRenderedPageBreak/>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06"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lastRenderedPageBreak/>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07" w:name="_Hlk40090605"/>
      <w:r>
        <w:rPr>
          <w:snapToGrid w:val="0"/>
        </w:rPr>
        <w:t xml:space="preserve">TRP-MeasurementResponseList </w:t>
      </w:r>
      <w:bookmarkEnd w:id="3507"/>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08" w:name="_Hlk40942744"/>
      <w:r w:rsidRPr="000A1ADC">
        <w:rPr>
          <w:snapToGrid w:val="0"/>
        </w:rPr>
        <w:t>id-TRP-MeasurementRe</w:t>
      </w:r>
      <w:r>
        <w:rPr>
          <w:snapToGrid w:val="0"/>
        </w:rPr>
        <w:t>port</w:t>
      </w:r>
      <w:r w:rsidRPr="000A1ADC">
        <w:rPr>
          <w:snapToGrid w:val="0"/>
        </w:rPr>
        <w:t>List</w:t>
      </w:r>
      <w:bookmarkEnd w:id="3508"/>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lastRenderedPageBreak/>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0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lastRenderedPageBreak/>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lastRenderedPageBreak/>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lastRenderedPageBreak/>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09"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09"/>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03"/>
    <w:p w14:paraId="26545151" w14:textId="77777777" w:rsidR="00125019" w:rsidRPr="007C49BE" w:rsidRDefault="00125019" w:rsidP="00125019">
      <w:pPr>
        <w:pStyle w:val="PL"/>
        <w:rPr>
          <w:noProof w:val="0"/>
          <w:lang w:val="fr-FR"/>
        </w:rPr>
      </w:pPr>
    </w:p>
    <w:bookmarkEnd w:id="3504"/>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lastRenderedPageBreak/>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10" w:name="_Hlk103412978"/>
      <w:r w:rsidR="00FD67D6">
        <w:rPr>
          <w:snapToGrid w:val="0"/>
        </w:rPr>
        <w:t>optional</w:t>
      </w:r>
      <w:bookmarkEnd w:id="3510"/>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11" w:name="_CR9_3_5"/>
      <w:bookmarkStart w:id="3512" w:name="_Toc534903103"/>
      <w:bookmarkStart w:id="3513" w:name="_Toc51776082"/>
      <w:bookmarkStart w:id="3514" w:name="_Toc56773104"/>
      <w:bookmarkStart w:id="3515" w:name="_Toc64447734"/>
      <w:bookmarkStart w:id="3516" w:name="_Toc74152390"/>
      <w:bookmarkStart w:id="3517" w:name="_Toc88654244"/>
      <w:bookmarkStart w:id="3518" w:name="_Toc99056335"/>
      <w:bookmarkStart w:id="3519" w:name="_Toc99959268"/>
      <w:bookmarkStart w:id="3520" w:name="_Toc105612454"/>
      <w:bookmarkStart w:id="3521" w:name="_Toc106109670"/>
      <w:bookmarkStart w:id="3522" w:name="_Toc112766563"/>
      <w:bookmarkStart w:id="3523" w:name="_Toc113379479"/>
      <w:bookmarkStart w:id="3524" w:name="_Toc120092035"/>
      <w:bookmarkStart w:id="3525" w:name="_Toc191544066"/>
      <w:bookmarkEnd w:id="3511"/>
      <w:r w:rsidRPr="00A4571B">
        <w:t>9.3.5</w:t>
      </w:r>
      <w:r w:rsidRPr="00A4571B">
        <w:tab/>
        <w:t>Information Element definitions</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26" w:name="_Hlk50146160"/>
      <w:bookmarkStart w:id="3527"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26"/>
    <w:bookmarkEnd w:id="3527"/>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28" w:name="_Hlk50051846"/>
      <w:bookmarkStart w:id="3529"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30"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lastRenderedPageBreak/>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28"/>
      <w:bookmarkEnd w:id="3529"/>
      <w:bookmarkEnd w:id="3530"/>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31" w:name="_Hlk96616442"/>
      <w:r w:rsidRPr="008165A1">
        <w:rPr>
          <w:rFonts w:eastAsia="Calibri"/>
          <w:bCs/>
          <w:lang w:eastAsia="ja-JP"/>
        </w:rPr>
        <w:t>maxnoAzimuthAngles</w:t>
      </w:r>
      <w:bookmarkEnd w:id="3531"/>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lastRenderedPageBreak/>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3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3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lastRenderedPageBreak/>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lastRenderedPageBreak/>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33" w:name="_Hlk50051885"/>
      <w:r w:rsidRPr="007C49BE">
        <w:rPr>
          <w:snapToGrid w:val="0"/>
        </w:rPr>
        <w:t>BandwidthSRS ::= CHOICE {</w:t>
      </w:r>
    </w:p>
    <w:p w14:paraId="79D0EFE2" w14:textId="63026764"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513259">
        <w:rPr>
          <w:rFonts w:hint="eastAsia"/>
          <w:snapToGrid w:val="0"/>
          <w:lang w:eastAsia="zh-CN"/>
        </w:rPr>
        <w:t>,</w:t>
      </w:r>
      <w:r w:rsidR="001D7613" w:rsidRPr="003529C4">
        <w:rPr>
          <w:snapToGrid w:val="0"/>
        </w:rPr>
        <w:t xml:space="preserve"> </w:t>
      </w:r>
      <w:r w:rsidR="001D7613">
        <w:rPr>
          <w:snapToGrid w:val="0"/>
        </w:rPr>
        <w:t>mHz1</w:t>
      </w:r>
      <w:r w:rsidR="001D7613">
        <w:rPr>
          <w:rFonts w:hint="eastAsia"/>
          <w:snapToGrid w:val="0"/>
          <w:lang w:eastAsia="zh-CN"/>
        </w:rPr>
        <w:t>5</w:t>
      </w:r>
      <w:r w:rsidR="001D7613">
        <w:rPr>
          <w:snapToGrid w:val="0"/>
        </w:rPr>
        <w:t>, mHz2</w:t>
      </w:r>
      <w:r w:rsidR="001D7613">
        <w:rPr>
          <w:rFonts w:hint="eastAsia"/>
          <w:snapToGrid w:val="0"/>
          <w:lang w:eastAsia="zh-CN"/>
        </w:rPr>
        <w:t>5,</w:t>
      </w:r>
      <w:r w:rsidR="001D7613" w:rsidRPr="003529C4">
        <w:rPr>
          <w:snapToGrid w:val="0"/>
        </w:rPr>
        <w:t xml:space="preserve"> </w:t>
      </w:r>
      <w:r w:rsidR="001D7613">
        <w:rPr>
          <w:snapToGrid w:val="0"/>
        </w:rPr>
        <w:t>mHz</w:t>
      </w:r>
      <w:r w:rsidR="001D7613">
        <w:rPr>
          <w:rFonts w:hint="eastAsia"/>
          <w:snapToGrid w:val="0"/>
          <w:lang w:eastAsia="zh-CN"/>
        </w:rPr>
        <w:t>30</w:t>
      </w:r>
      <w:r w:rsidR="001D7613">
        <w:rPr>
          <w:snapToGrid w:val="0"/>
        </w:rPr>
        <w:t>, mHz</w:t>
      </w:r>
      <w:r w:rsidR="001D7613">
        <w:rPr>
          <w:rFonts w:hint="eastAsia"/>
          <w:snapToGrid w:val="0"/>
          <w:lang w:eastAsia="zh-CN"/>
        </w:rPr>
        <w:t>60,</w:t>
      </w:r>
      <w:r w:rsidR="001D7613" w:rsidRPr="003529C4">
        <w:rPr>
          <w:snapToGrid w:val="0"/>
        </w:rPr>
        <w:t xml:space="preserve"> </w:t>
      </w:r>
      <w:r w:rsidR="001D7613">
        <w:rPr>
          <w:snapToGrid w:val="0"/>
        </w:rPr>
        <w:t>mHz</w:t>
      </w:r>
      <w:r w:rsidR="001D7613">
        <w:rPr>
          <w:rFonts w:hint="eastAsia"/>
          <w:snapToGrid w:val="0"/>
          <w:lang w:eastAsia="zh-CN"/>
        </w:rPr>
        <w:t>35</w:t>
      </w:r>
      <w:r w:rsidR="001D7613">
        <w:rPr>
          <w:snapToGrid w:val="0"/>
        </w:rPr>
        <w:t>, mHz</w:t>
      </w:r>
      <w:r w:rsidR="001D7613">
        <w:rPr>
          <w:rFonts w:hint="eastAsia"/>
          <w:snapToGrid w:val="0"/>
          <w:lang w:eastAsia="zh-CN"/>
        </w:rPr>
        <w:t>45,</w:t>
      </w:r>
      <w:r w:rsidR="001D7613" w:rsidRPr="003529C4">
        <w:rPr>
          <w:snapToGrid w:val="0"/>
        </w:rPr>
        <w:t xml:space="preserve"> </w:t>
      </w:r>
      <w:r w:rsidR="001D7613">
        <w:rPr>
          <w:snapToGrid w:val="0"/>
        </w:rPr>
        <w:t>mHz</w:t>
      </w:r>
      <w:r w:rsidR="001D7613">
        <w:rPr>
          <w:rFonts w:hint="eastAsia"/>
          <w:snapToGrid w:val="0"/>
          <w:lang w:eastAsia="zh-CN"/>
        </w:rPr>
        <w:t>70</w:t>
      </w:r>
      <w:r w:rsidR="001D7613">
        <w:rPr>
          <w:snapToGrid w:val="0"/>
        </w:rPr>
        <w:t>, mHz</w:t>
      </w:r>
      <w:r w:rsidR="001D7613">
        <w:rPr>
          <w:rFonts w:hint="eastAsia"/>
          <w:snapToGrid w:val="0"/>
          <w:lang w:eastAsia="zh-CN"/>
        </w:rPr>
        <w:t>90</w:t>
      </w:r>
      <w:r w:rsidRPr="007C49BE">
        <w:rPr>
          <w:snapToGrid w:val="0"/>
        </w:rPr>
        <w:t>},</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33"/>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34"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34"/>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lastRenderedPageBreak/>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35"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lastRenderedPageBreak/>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35"/>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lastRenderedPageBreak/>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36" w:name="_Hlk50146299"/>
      <w:bookmarkStart w:id="3537" w:name="_Hlk50051947"/>
      <w:bookmarkStart w:id="3538"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36"/>
    </w:p>
    <w:bookmarkEnd w:id="3537"/>
    <w:bookmarkEnd w:id="3538"/>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39" w:name="_Hlk515361362"/>
      <w:r w:rsidRPr="00707B3F">
        <w:rPr>
          <w:snapToGrid w:val="0"/>
        </w:rPr>
        <w:t>E-CID-MeasurementResult</w:t>
      </w:r>
      <w:bookmarkEnd w:id="3539"/>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40"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40"/>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41"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41"/>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42" w:name="_Hlk54256117"/>
      <w:bookmarkStart w:id="3543"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42"/>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43"/>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44" w:name="_Hlk50649220"/>
      <w:r w:rsidRPr="007C49BE">
        <w:rPr>
          <w:snapToGrid w:val="0"/>
          <w:lang w:val="fr-FR"/>
        </w:rPr>
        <w:t>Measurement-ID ::= INTEGER (1..</w:t>
      </w:r>
      <w:r w:rsidR="004652C4" w:rsidRPr="007C49BE">
        <w:rPr>
          <w:snapToGrid w:val="0"/>
          <w:lang w:val="fr-FR"/>
        </w:rPr>
        <w:t xml:space="preserve"> </w:t>
      </w:r>
      <w:bookmarkStart w:id="3545"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45"/>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4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46"/>
    <w:p w14:paraId="0C6115AE" w14:textId="77777777" w:rsidR="00322D9F" w:rsidRPr="00707B3F" w:rsidRDefault="00322D9F" w:rsidP="00A4571B">
      <w:pPr>
        <w:pStyle w:val="PL"/>
        <w:rPr>
          <w:snapToGrid w:val="0"/>
        </w:rPr>
      </w:pPr>
    </w:p>
    <w:bookmarkEnd w:id="3544"/>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lastRenderedPageBreak/>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47" w:name="OLE_LINK9"/>
    </w:p>
    <w:bookmarkEnd w:id="3547"/>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lastRenderedPageBreak/>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48"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48"/>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lastRenderedPageBreak/>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49"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49"/>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50" w:name="_Hlk50052691"/>
      <w:bookmarkStart w:id="355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lastRenderedPageBreak/>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50"/>
      <w:bookmarkEnd w:id="3551"/>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52" w:name="_Hlk50146483"/>
      <w:bookmarkStart w:id="3553" w:name="_Hlk50052708"/>
      <w:r w:rsidRPr="007C49BE">
        <w:rPr>
          <w:snapToGrid w:val="0"/>
        </w:rPr>
        <w:t>NR-ARFCN ::= INTEGER (0..3279165)</w:t>
      </w:r>
      <w:bookmarkEnd w:id="3552"/>
    </w:p>
    <w:bookmarkEnd w:id="3553"/>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54" w:name="_Hlk50052720"/>
      <w:bookmarkStart w:id="3555"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54"/>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lastRenderedPageBreak/>
        <w:t xml:space="preserve"> ...</w:t>
      </w:r>
    </w:p>
    <w:p w14:paraId="6B6FF3FC" w14:textId="77777777" w:rsidR="004652C4" w:rsidRPr="00AF2D8F" w:rsidRDefault="00994195" w:rsidP="00A4571B">
      <w:pPr>
        <w:pStyle w:val="PL"/>
        <w:rPr>
          <w:snapToGrid w:val="0"/>
        </w:rPr>
      </w:pPr>
      <w:r w:rsidRPr="00E17648">
        <w:rPr>
          <w:snapToGrid w:val="0"/>
        </w:rPr>
        <w:t>}</w:t>
      </w:r>
    </w:p>
    <w:bookmarkEnd w:id="3555"/>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56" w:name="_Hlk50146512"/>
      <w:bookmarkStart w:id="3557"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56"/>
    <w:p w14:paraId="566FE4BC" w14:textId="77777777" w:rsidR="004652C4" w:rsidRPr="00707B3F" w:rsidRDefault="004652C4" w:rsidP="00A4571B">
      <w:pPr>
        <w:pStyle w:val="PL"/>
        <w:rPr>
          <w:snapToGrid w:val="0"/>
        </w:rPr>
      </w:pPr>
    </w:p>
    <w:bookmarkEnd w:id="3557"/>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58" w:name="_Hlk515353772"/>
      <w:r w:rsidRPr="00707B3F">
        <w:rPr>
          <w:snapToGrid w:val="0"/>
        </w:rPr>
        <w:t>NumberOfDlFrames-Extended</w:t>
      </w:r>
      <w:bookmarkEnd w:id="3558"/>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lastRenderedPageBreak/>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59" w:name="_Hlk50146563"/>
      <w:bookmarkStart w:id="3560" w:name="_Hlk50052783"/>
      <w:r>
        <w:rPr>
          <w:noProof w:val="0"/>
          <w:snapToGrid w:val="0"/>
        </w:rPr>
        <w:lastRenderedPageBreak/>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59"/>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60"/>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61"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61"/>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62"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lastRenderedPageBreak/>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lastRenderedPageBreak/>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A31E6D" w:rsidRDefault="00524F8C" w:rsidP="000A3064">
      <w:pPr>
        <w:pStyle w:val="PL"/>
        <w:rPr>
          <w:snapToGrid w:val="0"/>
          <w:lang w:val="fr-FR"/>
        </w:rPr>
      </w:pPr>
      <w:r>
        <w:rPr>
          <w:snapToGrid w:val="0"/>
          <w:lang w:val="fr-FR"/>
        </w:rPr>
        <w:tab/>
      </w:r>
      <w:r w:rsidRPr="00A31E6D">
        <w:rPr>
          <w:snapToGrid w:val="0"/>
          <w:lang w:val="fr-FR"/>
        </w:rPr>
        <w:t xml:space="preserve">posSibType6-4, </w:t>
      </w:r>
    </w:p>
    <w:p w14:paraId="76A3DCB3" w14:textId="77777777" w:rsidR="00524F8C" w:rsidRPr="00A31E6D" w:rsidRDefault="00524F8C" w:rsidP="000A3064">
      <w:pPr>
        <w:pStyle w:val="PL"/>
        <w:rPr>
          <w:snapToGrid w:val="0"/>
          <w:lang w:val="fr-FR"/>
        </w:rPr>
      </w:pPr>
      <w:r w:rsidRPr="00A31E6D">
        <w:rPr>
          <w:snapToGrid w:val="0"/>
          <w:lang w:val="fr-FR"/>
        </w:rPr>
        <w:tab/>
        <w:t xml:space="preserve">posSibType6-5, </w:t>
      </w:r>
    </w:p>
    <w:p w14:paraId="6AA1E1DC" w14:textId="77777777" w:rsidR="00263308" w:rsidRPr="00A31E6D" w:rsidRDefault="00524F8C" w:rsidP="00263308">
      <w:pPr>
        <w:pStyle w:val="PL"/>
        <w:rPr>
          <w:snapToGrid w:val="0"/>
          <w:lang w:val="fr-FR"/>
        </w:rPr>
      </w:pPr>
      <w:r w:rsidRPr="00A31E6D">
        <w:rPr>
          <w:snapToGrid w:val="0"/>
          <w:lang w:val="fr-FR"/>
        </w:rPr>
        <w:tab/>
        <w:t>posSibType6-6</w:t>
      </w:r>
      <w:r w:rsidR="00263308" w:rsidRPr="00A31E6D">
        <w:rPr>
          <w:snapToGrid w:val="0"/>
          <w:lang w:val="fr-FR"/>
        </w:rPr>
        <w:t>,</w:t>
      </w:r>
    </w:p>
    <w:p w14:paraId="5F62AB9B" w14:textId="77777777" w:rsidR="00263308" w:rsidRPr="00A31E6D" w:rsidRDefault="00263308" w:rsidP="00263308">
      <w:pPr>
        <w:pStyle w:val="PL"/>
        <w:rPr>
          <w:snapToGrid w:val="0"/>
          <w:lang w:val="fr-FR"/>
        </w:rPr>
      </w:pPr>
      <w:r w:rsidRPr="00A31E6D">
        <w:rPr>
          <w:snapToGrid w:val="0"/>
          <w:lang w:val="fr-FR"/>
        </w:rPr>
        <w:tab/>
        <w:t>posSibType2-17a,</w:t>
      </w:r>
    </w:p>
    <w:p w14:paraId="675E4EB8" w14:textId="77777777" w:rsidR="00263308" w:rsidRDefault="00263308" w:rsidP="00263308">
      <w:pPr>
        <w:pStyle w:val="PL"/>
        <w:rPr>
          <w:snapToGrid w:val="0"/>
        </w:rPr>
      </w:pPr>
      <w:r w:rsidRPr="00A31E6D">
        <w:rPr>
          <w:snapToGrid w:val="0"/>
          <w:lang w:val="fr-FR"/>
        </w:rPr>
        <w:tab/>
      </w:r>
      <w:r>
        <w:rPr>
          <w:snapToGrid w:val="0"/>
        </w:rPr>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62"/>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lastRenderedPageBreak/>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lastRenderedPageBreak/>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63"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64" w:name="_Hlk54252960"/>
      <w:r w:rsidR="00994195" w:rsidRPr="00E17648">
        <w:rPr>
          <w:snapToGrid w:val="0"/>
        </w:rPr>
        <w:t>PRSResource-QCLSourceSSB</w:t>
      </w:r>
      <w:bookmarkEnd w:id="3564"/>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lastRenderedPageBreak/>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65"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65"/>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lastRenderedPageBreak/>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66"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63"/>
    <w:bookmarkEnd w:id="3566"/>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lastRenderedPageBreak/>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67" w:name="_Hlk42766901"/>
    </w:p>
    <w:p w14:paraId="23187F00" w14:textId="77777777" w:rsidR="004652C4" w:rsidRDefault="004652C4" w:rsidP="00A4571B">
      <w:pPr>
        <w:pStyle w:val="PL"/>
        <w:rPr>
          <w:snapToGrid w:val="0"/>
        </w:rPr>
      </w:pPr>
      <w:bookmarkStart w:id="3568"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lastRenderedPageBreak/>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69" w:name="_Hlk42707279"/>
      <w:r>
        <w:rPr>
          <w:snapToGrid w:val="0"/>
        </w:rPr>
        <w:t>ReferenceSignal-ExtensionIE</w:t>
      </w:r>
      <w:bookmarkEnd w:id="3569"/>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67"/>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lastRenderedPageBreak/>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68"/>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70"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70"/>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71"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71"/>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lastRenderedPageBreak/>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lastRenderedPageBreak/>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lastRenderedPageBreak/>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72" w:name="_Hlk50146741"/>
      <w:bookmarkStart w:id="3573"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lastRenderedPageBreak/>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72"/>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73"/>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lastRenderedPageBreak/>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7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74"/>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75" w:name="_Hlk50053056"/>
    </w:p>
    <w:p w14:paraId="1382D59A" w14:textId="77777777" w:rsidR="007642E0" w:rsidRDefault="007642E0" w:rsidP="007642E0">
      <w:pPr>
        <w:pStyle w:val="PL"/>
        <w:rPr>
          <w:rFonts w:eastAsia="SimSun"/>
        </w:rPr>
      </w:pPr>
      <w:r>
        <w:rPr>
          <w:rFonts w:hint="eastAsia"/>
          <w:lang w:eastAsia="zh-CN"/>
        </w:rPr>
        <w:lastRenderedPageBreak/>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75"/>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76" w:name="_Hlk50146796"/>
      <w:bookmarkStart w:id="3577"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78"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lastRenderedPageBreak/>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lastRenderedPageBreak/>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lastRenderedPageBreak/>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78"/>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76"/>
    </w:p>
    <w:p w14:paraId="1940CA11" w14:textId="77777777" w:rsidR="004652C4" w:rsidRDefault="004652C4" w:rsidP="00A4571B">
      <w:pPr>
        <w:pStyle w:val="PL"/>
      </w:pPr>
    </w:p>
    <w:p w14:paraId="6594A09A" w14:textId="77777777" w:rsidR="004652C4" w:rsidRDefault="004652C4" w:rsidP="00A4571B">
      <w:pPr>
        <w:pStyle w:val="PL"/>
      </w:pPr>
    </w:p>
    <w:bookmarkEnd w:id="3577"/>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lastRenderedPageBreak/>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79" w:name="_Hlk50053121"/>
      <w:bookmarkStart w:id="3580"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79"/>
    </w:p>
    <w:bookmarkEnd w:id="3580"/>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lastRenderedPageBreak/>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lastRenderedPageBreak/>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81"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lastRenderedPageBreak/>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lastRenderedPageBreak/>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lastRenderedPageBreak/>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82" w:name="_Hlk50054026"/>
      <w:r w:rsidRPr="000F19F9">
        <w:rPr>
          <w:noProof w:val="0"/>
          <w:snapToGrid w:val="0"/>
        </w:rPr>
        <w:t>TrpMeasurementQuality</w:t>
      </w:r>
      <w:bookmarkEnd w:id="3582"/>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lastRenderedPageBreak/>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lastRenderedPageBreak/>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lastRenderedPageBreak/>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81"/>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83" w:name="_Hlk50053198"/>
      <w:bookmarkStart w:id="3584"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83"/>
    </w:p>
    <w:bookmarkEnd w:id="3584"/>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lastRenderedPageBreak/>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lastRenderedPageBreak/>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85"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lastRenderedPageBreak/>
        <w:t>ValueRSRQ-NR ::= INTEGER (0..127)</w:t>
      </w:r>
    </w:p>
    <w:bookmarkEnd w:id="3585"/>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lastRenderedPageBreak/>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586" w:name="_CR9_3_6"/>
      <w:bookmarkStart w:id="3587" w:name="_Toc534903104"/>
      <w:bookmarkStart w:id="3588" w:name="_Toc51776083"/>
      <w:bookmarkStart w:id="3589" w:name="_Toc56773105"/>
      <w:bookmarkStart w:id="3590" w:name="_Toc64447735"/>
      <w:bookmarkStart w:id="3591" w:name="_Toc74152391"/>
      <w:bookmarkStart w:id="3592" w:name="_Toc88654245"/>
      <w:bookmarkStart w:id="3593" w:name="_Toc99056336"/>
      <w:bookmarkStart w:id="3594" w:name="_Toc99959269"/>
      <w:bookmarkStart w:id="3595" w:name="_Toc105612455"/>
      <w:bookmarkStart w:id="3596" w:name="_Toc106109671"/>
      <w:bookmarkStart w:id="3597" w:name="_Toc112766564"/>
      <w:bookmarkStart w:id="3598" w:name="_Toc113379480"/>
      <w:bookmarkStart w:id="3599" w:name="_Toc120092036"/>
      <w:bookmarkStart w:id="3600" w:name="_Toc191544067"/>
      <w:bookmarkEnd w:id="3586"/>
      <w:r w:rsidRPr="00A4571B">
        <w:t>9.3.6</w:t>
      </w:r>
      <w:r w:rsidRPr="00A4571B">
        <w:tab/>
        <w:t>Common definitions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lastRenderedPageBreak/>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01" w:name="_CR9_3_7"/>
      <w:bookmarkStart w:id="3602" w:name="_Toc534903105"/>
      <w:bookmarkStart w:id="3603" w:name="_Toc51776084"/>
      <w:bookmarkStart w:id="3604" w:name="_Toc56773106"/>
      <w:bookmarkStart w:id="3605" w:name="_Toc64447736"/>
      <w:bookmarkStart w:id="3606" w:name="_Toc74152392"/>
      <w:bookmarkStart w:id="3607" w:name="_Toc88654246"/>
      <w:bookmarkStart w:id="3608" w:name="_Toc99056337"/>
      <w:bookmarkStart w:id="3609" w:name="_Toc99959270"/>
      <w:bookmarkStart w:id="3610" w:name="_Toc105612456"/>
      <w:bookmarkStart w:id="3611" w:name="_Toc106109672"/>
      <w:bookmarkStart w:id="3612" w:name="_Toc112766565"/>
      <w:bookmarkStart w:id="3613" w:name="_Toc113379481"/>
      <w:bookmarkStart w:id="3614" w:name="_Toc120092037"/>
      <w:bookmarkStart w:id="3615" w:name="_Hlk506316802"/>
      <w:bookmarkStart w:id="3616" w:name="_Toc191544068"/>
      <w:bookmarkEnd w:id="3601"/>
      <w:r w:rsidRPr="00A4571B">
        <w:t>9.3.7</w:t>
      </w:r>
      <w:r w:rsidRPr="00A4571B">
        <w:tab/>
        <w:t>Constant definitions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6"/>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lastRenderedPageBreak/>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17"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17"/>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1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18"/>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1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19"/>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20" w:name="_Hlk50147438"/>
      <w:bookmarkStart w:id="362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20"/>
    </w:p>
    <w:bookmarkEnd w:id="3621"/>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2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22"/>
    <w:p w14:paraId="1F557D39" w14:textId="77777777" w:rsidR="00032181" w:rsidRPr="00707B3F" w:rsidRDefault="00032181" w:rsidP="00A4571B">
      <w:pPr>
        <w:pStyle w:val="PL"/>
        <w:rPr>
          <w:snapToGrid w:val="0"/>
        </w:rPr>
      </w:pPr>
      <w:r w:rsidRPr="00707B3F">
        <w:rPr>
          <w:snapToGrid w:val="0"/>
        </w:rPr>
        <w:lastRenderedPageBreak/>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23" w:name="_Hlk50053376"/>
      <w:bookmarkStart w:id="362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2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25"/>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2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28" w:name="_Hlk50064167"/>
      <w:r w:rsidRPr="00112909">
        <w:rPr>
          <w:snapToGrid w:val="0"/>
          <w:lang w:val="sv-SE"/>
        </w:rPr>
        <w:t>maxnoSRS-PosResourcePerSet</w:t>
      </w:r>
      <w:bookmarkEnd w:id="36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2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2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2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26"/>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lastRenderedPageBreak/>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29" w:name="_Hlk515611030"/>
      <w:r w:rsidRPr="00E15EEC">
        <w:rPr>
          <w:snapToGrid w:val="0"/>
          <w:lang w:val="it-IT"/>
        </w:rPr>
        <w:t>id-AssistanceInformationFailureList</w:t>
      </w:r>
      <w:bookmarkEnd w:id="3629"/>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30" w:name="_Hlk42766383"/>
      <w:r w:rsidRPr="00FF5905">
        <w:rPr>
          <w:snapToGrid w:val="0"/>
        </w:rPr>
        <w:t xml:space="preserve">ProtocolIE-ID ::= </w:t>
      </w:r>
      <w:bookmarkEnd w:id="3630"/>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lastRenderedPageBreak/>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lastRenderedPageBreak/>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31" w:name="_CR9_3_8"/>
      <w:bookmarkStart w:id="3632" w:name="_Toc534903106"/>
      <w:bookmarkStart w:id="3633" w:name="_Toc51776085"/>
      <w:bookmarkStart w:id="3634" w:name="_Toc56773107"/>
      <w:bookmarkStart w:id="3635" w:name="_Toc64447737"/>
      <w:bookmarkStart w:id="3636" w:name="_Toc74152393"/>
      <w:bookmarkStart w:id="3637" w:name="_Toc88654247"/>
      <w:bookmarkStart w:id="3638" w:name="_Toc99056338"/>
      <w:bookmarkStart w:id="3639" w:name="_Toc99959271"/>
      <w:bookmarkStart w:id="3640" w:name="_Toc105612457"/>
      <w:bookmarkStart w:id="3641" w:name="_Toc106109673"/>
      <w:bookmarkStart w:id="3642" w:name="_Toc112766566"/>
      <w:bookmarkStart w:id="3643" w:name="_Toc113379482"/>
      <w:bookmarkStart w:id="3644" w:name="_Toc120092038"/>
      <w:bookmarkStart w:id="3645" w:name="_Toc191544069"/>
      <w:bookmarkEnd w:id="3615"/>
      <w:bookmarkEnd w:id="3631"/>
      <w:r w:rsidRPr="00A4571B">
        <w:t>9.3.8</w:t>
      </w:r>
      <w:r w:rsidRPr="00A4571B">
        <w:tab/>
        <w:t>Container definitions</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lastRenderedPageBreak/>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lastRenderedPageBreak/>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46" w:name="_CR9_4"/>
      <w:bookmarkStart w:id="3647" w:name="_Toc534903107"/>
      <w:bookmarkStart w:id="3648" w:name="_Toc51776086"/>
      <w:bookmarkStart w:id="3649" w:name="_Toc56773108"/>
      <w:bookmarkStart w:id="3650" w:name="_Toc64447738"/>
      <w:bookmarkStart w:id="3651" w:name="_Toc74152394"/>
      <w:bookmarkStart w:id="3652" w:name="_Toc88654248"/>
      <w:bookmarkStart w:id="3653" w:name="_Toc99056339"/>
      <w:bookmarkStart w:id="3654" w:name="_Toc99959272"/>
      <w:bookmarkStart w:id="3655" w:name="_Toc105612458"/>
      <w:bookmarkStart w:id="3656" w:name="_Toc106109674"/>
      <w:bookmarkStart w:id="3657" w:name="_Toc112766567"/>
      <w:bookmarkStart w:id="3658" w:name="_Toc113379483"/>
      <w:bookmarkStart w:id="3659" w:name="_Toc120092039"/>
      <w:bookmarkStart w:id="3660" w:name="_Toc191544070"/>
      <w:bookmarkEnd w:id="3646"/>
      <w:r w:rsidRPr="00707B3F">
        <w:rPr>
          <w:noProof/>
        </w:rPr>
        <w:lastRenderedPageBreak/>
        <w:t>9.4</w:t>
      </w:r>
      <w:r w:rsidRPr="00707B3F">
        <w:rPr>
          <w:noProof/>
        </w:rPr>
        <w:tab/>
        <w:t>Message transfer syntax</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61" w:name="_CR9_5"/>
      <w:bookmarkStart w:id="3662" w:name="_Toc534903108"/>
      <w:bookmarkStart w:id="3663" w:name="_Toc51776087"/>
      <w:bookmarkStart w:id="3664" w:name="_Toc56773109"/>
      <w:bookmarkStart w:id="3665" w:name="_Toc64447739"/>
      <w:bookmarkStart w:id="3666" w:name="_Toc74152395"/>
      <w:bookmarkStart w:id="3667" w:name="_Toc88654249"/>
      <w:bookmarkStart w:id="3668" w:name="_Toc99056340"/>
      <w:bookmarkStart w:id="3669" w:name="_Toc99959273"/>
      <w:bookmarkStart w:id="3670" w:name="_Toc105612459"/>
      <w:bookmarkStart w:id="3671" w:name="_Toc106109675"/>
      <w:bookmarkStart w:id="3672" w:name="_Toc112766568"/>
      <w:bookmarkStart w:id="3673" w:name="_Toc113379484"/>
      <w:bookmarkStart w:id="3674" w:name="_Toc120092040"/>
      <w:bookmarkStart w:id="3675" w:name="_Toc191544071"/>
      <w:bookmarkEnd w:id="3661"/>
      <w:r w:rsidRPr="00707B3F">
        <w:rPr>
          <w:noProof/>
        </w:rPr>
        <w:t>9.5</w:t>
      </w:r>
      <w:r w:rsidRPr="00707B3F">
        <w:rPr>
          <w:noProof/>
        </w:rPr>
        <w:tab/>
        <w:t>Timers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76" w:name="_CR10"/>
      <w:bookmarkStart w:id="3677" w:name="_Toc534903109"/>
      <w:bookmarkStart w:id="3678" w:name="_Toc51776088"/>
      <w:bookmarkStart w:id="3679" w:name="_Toc56773110"/>
      <w:bookmarkStart w:id="3680" w:name="_Toc64447740"/>
      <w:bookmarkStart w:id="3681" w:name="_Toc74152396"/>
      <w:bookmarkStart w:id="3682" w:name="_Toc88654250"/>
      <w:bookmarkStart w:id="3683" w:name="_Toc99056341"/>
      <w:bookmarkStart w:id="3684" w:name="_Toc99959274"/>
      <w:bookmarkStart w:id="3685" w:name="_Toc105612460"/>
      <w:bookmarkStart w:id="3686" w:name="_Toc106109676"/>
      <w:bookmarkStart w:id="3687" w:name="_Toc112766569"/>
      <w:bookmarkStart w:id="3688" w:name="_Toc113379485"/>
      <w:bookmarkStart w:id="3689" w:name="_Toc120092041"/>
      <w:bookmarkStart w:id="3690" w:name="_Toc191544072"/>
      <w:bookmarkEnd w:id="3676"/>
      <w:r w:rsidRPr="00707B3F">
        <w:rPr>
          <w:noProof/>
        </w:rPr>
        <w:t>10</w:t>
      </w:r>
      <w:r w:rsidRPr="00707B3F">
        <w:rPr>
          <w:noProof/>
        </w:rPr>
        <w:tab/>
        <w:t>Handling of unknown, unforeseen and erroneous protocol data</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464DCDF0" w14:textId="77777777" w:rsidR="005C602C" w:rsidRPr="0054226D" w:rsidRDefault="005C602C" w:rsidP="005C602C">
      <w:bookmarkStart w:id="3691"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692" w:name="_CRAnnexAinformative"/>
      <w:bookmarkEnd w:id="3692"/>
      <w:r w:rsidRPr="00707B3F">
        <w:rPr>
          <w:noProof/>
        </w:rPr>
        <w:br w:type="page"/>
      </w:r>
      <w:bookmarkStart w:id="3693" w:name="_Toc534903110"/>
      <w:bookmarkStart w:id="3694" w:name="_Toc51776089"/>
      <w:bookmarkStart w:id="3695" w:name="_Toc56773111"/>
      <w:bookmarkStart w:id="3696" w:name="_Toc64447741"/>
      <w:bookmarkStart w:id="3697" w:name="_Toc74152397"/>
      <w:bookmarkStart w:id="3698" w:name="_Toc88654251"/>
      <w:bookmarkStart w:id="3699" w:name="_Toc99056342"/>
      <w:bookmarkStart w:id="3700" w:name="_Toc99959275"/>
      <w:bookmarkStart w:id="3701" w:name="_Toc105612461"/>
      <w:bookmarkStart w:id="3702" w:name="_Toc106109677"/>
      <w:bookmarkStart w:id="3703" w:name="_Toc112766570"/>
      <w:bookmarkStart w:id="3704" w:name="_Toc113379486"/>
      <w:bookmarkStart w:id="3705" w:name="_Toc120092042"/>
      <w:bookmarkStart w:id="3706" w:name="_Toc191544073"/>
      <w:bookmarkEnd w:id="3691"/>
      <w:r w:rsidR="00E81BD2" w:rsidRPr="00707B3F">
        <w:rPr>
          <w:noProof/>
        </w:rPr>
        <w:lastRenderedPageBreak/>
        <w:t>Annex A (informative):</w:t>
      </w:r>
      <w:r w:rsidR="00E81BD2" w:rsidRPr="00707B3F">
        <w:rPr>
          <w:noProof/>
        </w:rPr>
        <w:br/>
        <w:t>Change history</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r w:rsidR="00290106" w:rsidRPr="00707B3F" w14:paraId="47709273" w14:textId="77777777" w:rsidTr="00E91617">
        <w:tc>
          <w:tcPr>
            <w:tcW w:w="409" w:type="pct"/>
            <w:tcBorders>
              <w:top w:val="single" w:sz="6" w:space="0" w:color="auto"/>
              <w:bottom w:val="single" w:sz="6" w:space="0" w:color="auto"/>
            </w:tcBorders>
            <w:shd w:val="solid" w:color="FFFFFF" w:fill="auto"/>
            <w:vAlign w:val="center"/>
          </w:tcPr>
          <w:p w14:paraId="6B8FBAF0" w14:textId="38B3B98C"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04037444" w14:textId="3E5D96D1"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138FF78C" w14:textId="32ACFC62"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15187B19" w14:textId="57E6CCB8"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0167</w:t>
            </w:r>
          </w:p>
        </w:tc>
        <w:tc>
          <w:tcPr>
            <w:tcW w:w="218" w:type="pct"/>
            <w:tcBorders>
              <w:top w:val="single" w:sz="6" w:space="0" w:color="auto"/>
              <w:bottom w:val="single" w:sz="6" w:space="0" w:color="auto"/>
            </w:tcBorders>
            <w:shd w:val="solid" w:color="FFFFFF" w:fill="auto"/>
            <w:vAlign w:val="center"/>
          </w:tcPr>
          <w:p w14:paraId="67371B43" w14:textId="158DF4CD"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481DC77C" w14:textId="3309DC9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397ABA56" w14:textId="3209F725"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6" w:space="0" w:color="auto"/>
              <w:bottom w:val="single" w:sz="6" w:space="0" w:color="auto"/>
            </w:tcBorders>
            <w:shd w:val="solid" w:color="FFFFFF" w:fill="auto"/>
            <w:vAlign w:val="center"/>
          </w:tcPr>
          <w:p w14:paraId="344B4A5D" w14:textId="1646461F"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1E10DA60" w14:textId="77777777" w:rsidTr="00E91617">
        <w:tc>
          <w:tcPr>
            <w:tcW w:w="409" w:type="pct"/>
            <w:tcBorders>
              <w:top w:val="single" w:sz="6" w:space="0" w:color="auto"/>
              <w:bottom w:val="single" w:sz="6" w:space="0" w:color="auto"/>
            </w:tcBorders>
            <w:shd w:val="solid" w:color="FFFFFF" w:fill="auto"/>
            <w:vAlign w:val="center"/>
          </w:tcPr>
          <w:p w14:paraId="49B235B3" w14:textId="48BC623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54C2EF70" w14:textId="7E103BF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55688C9A" w14:textId="0B9DA0E5"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26E6E5E2" w14:textId="62BE4141"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0172</w:t>
            </w:r>
          </w:p>
        </w:tc>
        <w:tc>
          <w:tcPr>
            <w:tcW w:w="218" w:type="pct"/>
            <w:tcBorders>
              <w:top w:val="single" w:sz="6" w:space="0" w:color="auto"/>
              <w:bottom w:val="single" w:sz="6" w:space="0" w:color="auto"/>
            </w:tcBorders>
            <w:shd w:val="solid" w:color="FFFFFF" w:fill="auto"/>
            <w:vAlign w:val="center"/>
          </w:tcPr>
          <w:p w14:paraId="030DE533" w14:textId="4A5A2975"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471E7DB0" w14:textId="001DA861"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7C8B090" w14:textId="30C9A620"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Correction onFR1 SRS Bandwidth in Requested SRS Transmission Characteristics</w:t>
            </w:r>
          </w:p>
        </w:tc>
        <w:tc>
          <w:tcPr>
            <w:tcW w:w="367" w:type="pct"/>
            <w:tcBorders>
              <w:top w:val="single" w:sz="6" w:space="0" w:color="auto"/>
              <w:bottom w:val="single" w:sz="6" w:space="0" w:color="auto"/>
            </w:tcBorders>
            <w:shd w:val="solid" w:color="FFFFFF" w:fill="auto"/>
            <w:vAlign w:val="center"/>
          </w:tcPr>
          <w:p w14:paraId="692A7D2B" w14:textId="16B6101B"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7D95B176" w14:textId="77777777" w:rsidTr="00E91617">
        <w:tc>
          <w:tcPr>
            <w:tcW w:w="409" w:type="pct"/>
            <w:tcBorders>
              <w:top w:val="single" w:sz="6" w:space="0" w:color="auto"/>
              <w:bottom w:val="single" w:sz="6" w:space="0" w:color="auto"/>
            </w:tcBorders>
            <w:shd w:val="solid" w:color="FFFFFF" w:fill="auto"/>
            <w:vAlign w:val="center"/>
          </w:tcPr>
          <w:p w14:paraId="6C51BEB2" w14:textId="61789A8D"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170DB44B" w14:textId="6ACE0962"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03CA5E04" w14:textId="53006DF1"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05857ED9" w14:textId="19DE4CC4"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0174</w:t>
            </w:r>
          </w:p>
        </w:tc>
        <w:tc>
          <w:tcPr>
            <w:tcW w:w="218" w:type="pct"/>
            <w:tcBorders>
              <w:top w:val="single" w:sz="6" w:space="0" w:color="auto"/>
              <w:bottom w:val="single" w:sz="6" w:space="0" w:color="auto"/>
            </w:tcBorders>
            <w:shd w:val="solid" w:color="FFFFFF" w:fill="auto"/>
            <w:vAlign w:val="center"/>
          </w:tcPr>
          <w:p w14:paraId="6D5FF191" w14:textId="5BC96379"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14C3445C" w14:textId="2E06581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2223A7E" w14:textId="10CBFD9D"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6" w:space="0" w:color="auto"/>
              <w:bottom w:val="single" w:sz="6" w:space="0" w:color="auto"/>
            </w:tcBorders>
            <w:shd w:val="solid" w:color="FFFFFF" w:fill="auto"/>
            <w:vAlign w:val="center"/>
          </w:tcPr>
          <w:p w14:paraId="162AA8AD" w14:textId="63039F57"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4B3A4A" w:rsidRPr="00707B3F" w14:paraId="619AAC16" w14:textId="77777777" w:rsidTr="00E91617">
        <w:tc>
          <w:tcPr>
            <w:tcW w:w="409" w:type="pct"/>
            <w:tcBorders>
              <w:top w:val="single" w:sz="6" w:space="0" w:color="auto"/>
              <w:bottom w:val="single" w:sz="6" w:space="0" w:color="auto"/>
            </w:tcBorders>
            <w:shd w:val="solid" w:color="FFFFFF" w:fill="auto"/>
            <w:vAlign w:val="center"/>
          </w:tcPr>
          <w:p w14:paraId="10F98CB1" w14:textId="68A15A4A" w:rsidR="004B3A4A" w:rsidRDefault="004B3A4A" w:rsidP="00290106">
            <w:pPr>
              <w:pStyle w:val="TAC"/>
              <w:keepNext w:val="0"/>
              <w:keepLines w:val="0"/>
              <w:widowControl w:val="0"/>
              <w:rPr>
                <w:rFonts w:cs="Arial"/>
                <w:color w:val="000000"/>
                <w:sz w:val="16"/>
                <w:szCs w:val="16"/>
              </w:rPr>
            </w:pPr>
            <w:r>
              <w:rPr>
                <w:rFonts w:cs="Arial"/>
                <w:color w:val="000000"/>
                <w:sz w:val="16"/>
                <w:szCs w:val="16"/>
              </w:rPr>
              <w:t>2025-03</w:t>
            </w:r>
          </w:p>
        </w:tc>
        <w:tc>
          <w:tcPr>
            <w:tcW w:w="462" w:type="pct"/>
            <w:tcBorders>
              <w:top w:val="single" w:sz="6" w:space="0" w:color="auto"/>
              <w:bottom w:val="single" w:sz="6" w:space="0" w:color="auto"/>
            </w:tcBorders>
            <w:shd w:val="solid" w:color="FFFFFF" w:fill="auto"/>
            <w:vAlign w:val="center"/>
          </w:tcPr>
          <w:p w14:paraId="509722F7" w14:textId="410025FC" w:rsidR="004B3A4A" w:rsidRDefault="004B3A4A" w:rsidP="00290106">
            <w:pPr>
              <w:pStyle w:val="TAC"/>
              <w:keepNext w:val="0"/>
              <w:keepLines w:val="0"/>
              <w:widowControl w:val="0"/>
              <w:rPr>
                <w:rFonts w:cs="Arial"/>
                <w:color w:val="000000"/>
                <w:sz w:val="16"/>
                <w:szCs w:val="16"/>
              </w:rPr>
            </w:pPr>
            <w:r>
              <w:rPr>
                <w:rFonts w:cs="Arial"/>
                <w:color w:val="000000"/>
                <w:sz w:val="16"/>
                <w:szCs w:val="16"/>
              </w:rPr>
              <w:t>RAN#107</w:t>
            </w:r>
          </w:p>
        </w:tc>
        <w:tc>
          <w:tcPr>
            <w:tcW w:w="510" w:type="pct"/>
            <w:tcBorders>
              <w:top w:val="single" w:sz="6" w:space="0" w:color="auto"/>
              <w:bottom w:val="single" w:sz="6" w:space="0" w:color="auto"/>
            </w:tcBorders>
            <w:shd w:val="solid" w:color="FFFFFF" w:fill="auto"/>
            <w:vAlign w:val="center"/>
          </w:tcPr>
          <w:p w14:paraId="51252E34" w14:textId="5E9903F5" w:rsidR="004B3A4A" w:rsidRPr="0055388A" w:rsidRDefault="004B3A4A" w:rsidP="00290106">
            <w:pPr>
              <w:pStyle w:val="TAC"/>
              <w:keepNext w:val="0"/>
              <w:keepLines w:val="0"/>
              <w:widowControl w:val="0"/>
              <w:rPr>
                <w:rFonts w:cs="Arial"/>
                <w:color w:val="000000"/>
                <w:sz w:val="16"/>
                <w:szCs w:val="16"/>
              </w:rPr>
            </w:pPr>
            <w:r>
              <w:rPr>
                <w:rFonts w:eastAsia="Times New Roman" w:cs="Arial"/>
                <w:color w:val="000000"/>
                <w:sz w:val="16"/>
                <w:szCs w:val="16"/>
              </w:rPr>
              <w:t>RP-25</w:t>
            </w:r>
            <w:r w:rsidR="0055388A">
              <w:rPr>
                <w:rFonts w:cs="Arial" w:hint="eastAsia"/>
                <w:color w:val="000000"/>
                <w:sz w:val="16"/>
                <w:szCs w:val="16"/>
              </w:rPr>
              <w:t>0141</w:t>
            </w:r>
          </w:p>
        </w:tc>
        <w:tc>
          <w:tcPr>
            <w:tcW w:w="269" w:type="pct"/>
            <w:tcBorders>
              <w:top w:val="single" w:sz="6" w:space="0" w:color="auto"/>
              <w:bottom w:val="single" w:sz="6" w:space="0" w:color="auto"/>
            </w:tcBorders>
            <w:shd w:val="solid" w:color="FFFFFF" w:fill="auto"/>
            <w:vAlign w:val="center"/>
          </w:tcPr>
          <w:p w14:paraId="1A6A5DE1" w14:textId="01BF82C0" w:rsidR="004B3A4A" w:rsidRPr="0068780A" w:rsidRDefault="004B3A4A" w:rsidP="00290106">
            <w:pPr>
              <w:pStyle w:val="TAL"/>
              <w:keepNext w:val="0"/>
              <w:keepLines w:val="0"/>
              <w:widowControl w:val="0"/>
              <w:rPr>
                <w:rFonts w:eastAsia="Times New Roman" w:cs="Arial"/>
                <w:color w:val="000000"/>
                <w:sz w:val="16"/>
                <w:szCs w:val="16"/>
              </w:rPr>
            </w:pPr>
            <w:r>
              <w:rPr>
                <w:rFonts w:eastAsia="Times New Roman" w:cs="Arial"/>
                <w:color w:val="000000"/>
                <w:sz w:val="16"/>
                <w:szCs w:val="16"/>
              </w:rPr>
              <w:t>0184</w:t>
            </w:r>
          </w:p>
        </w:tc>
        <w:tc>
          <w:tcPr>
            <w:tcW w:w="218" w:type="pct"/>
            <w:tcBorders>
              <w:top w:val="single" w:sz="6" w:space="0" w:color="auto"/>
              <w:bottom w:val="single" w:sz="6" w:space="0" w:color="auto"/>
            </w:tcBorders>
            <w:shd w:val="solid" w:color="FFFFFF" w:fill="auto"/>
            <w:vAlign w:val="center"/>
          </w:tcPr>
          <w:p w14:paraId="7DA0442C" w14:textId="6A05E737" w:rsidR="004B3A4A" w:rsidRPr="0068780A" w:rsidRDefault="00045559" w:rsidP="00290106">
            <w:pPr>
              <w:pStyle w:val="TAR"/>
              <w:keepNext w:val="0"/>
              <w:keepLines w:val="0"/>
              <w:widowControl w:val="0"/>
              <w:rPr>
                <w:rFonts w:eastAsia="Times New Roman" w:cs="Arial"/>
                <w:color w:val="000000"/>
                <w:sz w:val="16"/>
                <w:szCs w:val="16"/>
              </w:rPr>
            </w:pPr>
            <w:r>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0864381C" w14:textId="34A75B7C" w:rsidR="004B3A4A" w:rsidRPr="0068780A" w:rsidRDefault="004B3A4A" w:rsidP="00290106">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07C941D9" w14:textId="1E50BFBD" w:rsidR="004B3A4A" w:rsidRPr="0068780A" w:rsidRDefault="004B3A4A" w:rsidP="00290106">
            <w:pPr>
              <w:pStyle w:val="TAL"/>
              <w:keepNext w:val="0"/>
              <w:keepLines w:val="0"/>
              <w:widowControl w:val="0"/>
              <w:rPr>
                <w:rFonts w:eastAsia="Times New Roman" w:cs="Arial"/>
                <w:color w:val="000000"/>
                <w:sz w:val="16"/>
                <w:szCs w:val="16"/>
              </w:rPr>
            </w:pPr>
            <w:r w:rsidRPr="004B3A4A">
              <w:rPr>
                <w:rFonts w:eastAsia="Times New Roman" w:cs="Arial"/>
                <w:color w:val="000000"/>
                <w:sz w:val="16"/>
                <w:szCs w:val="16"/>
              </w:rPr>
              <w:t>Correction on Assistance Information Control Procedure</w:t>
            </w:r>
          </w:p>
        </w:tc>
        <w:tc>
          <w:tcPr>
            <w:tcW w:w="367" w:type="pct"/>
            <w:tcBorders>
              <w:top w:val="single" w:sz="6" w:space="0" w:color="auto"/>
              <w:bottom w:val="single" w:sz="6" w:space="0" w:color="auto"/>
            </w:tcBorders>
            <w:shd w:val="solid" w:color="FFFFFF" w:fill="auto"/>
            <w:vAlign w:val="center"/>
          </w:tcPr>
          <w:p w14:paraId="4EEFD3BC" w14:textId="11B00AA6" w:rsidR="004B3A4A" w:rsidRPr="0068780A" w:rsidRDefault="004B3A4A" w:rsidP="00290106">
            <w:pPr>
              <w:pStyle w:val="TAC"/>
              <w:keepNext w:val="0"/>
              <w:keepLines w:val="0"/>
              <w:widowControl w:val="0"/>
              <w:rPr>
                <w:rFonts w:eastAsia="Times New Roman" w:cs="Arial"/>
                <w:color w:val="000000"/>
                <w:sz w:val="16"/>
                <w:szCs w:val="16"/>
              </w:rPr>
            </w:pPr>
            <w:r>
              <w:rPr>
                <w:rFonts w:eastAsia="Times New Roman" w:cs="Arial"/>
                <w:color w:val="000000"/>
                <w:sz w:val="16"/>
                <w:szCs w:val="16"/>
              </w:rPr>
              <w:t>17.10.0</w:t>
            </w:r>
          </w:p>
        </w:tc>
      </w:tr>
    </w:tbl>
    <w:p w14:paraId="58AE0BA6" w14:textId="77777777" w:rsidR="003C3971" w:rsidRPr="00513259" w:rsidRDefault="003C3971" w:rsidP="003C3971">
      <w:pPr>
        <w:rPr>
          <w:noProof/>
        </w:rPr>
      </w:pPr>
    </w:p>
    <w:sectPr w:rsidR="003C3971" w:rsidRPr="00513259">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D75ED" w14:textId="77777777" w:rsidR="00AB20B0" w:rsidRDefault="00AB20B0">
      <w:r>
        <w:separator/>
      </w:r>
    </w:p>
  </w:endnote>
  <w:endnote w:type="continuationSeparator" w:id="0">
    <w:p w14:paraId="2E1CF9D6" w14:textId="77777777" w:rsidR="00AB20B0" w:rsidRDefault="00AB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36F4" w14:textId="77777777" w:rsidR="00AB20B0" w:rsidRDefault="00AB20B0">
      <w:r>
        <w:separator/>
      </w:r>
    </w:p>
  </w:footnote>
  <w:footnote w:type="continuationSeparator" w:id="0">
    <w:p w14:paraId="50C75918" w14:textId="77777777" w:rsidR="00AB20B0" w:rsidRDefault="00AB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1E68BAD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0D7">
      <w:rPr>
        <w:rFonts w:ascii="Arial" w:hAnsi="Arial" w:cs="Arial"/>
        <w:b/>
        <w:noProof/>
        <w:sz w:val="18"/>
        <w:szCs w:val="18"/>
      </w:rPr>
      <w:t>3GPP TS 38.455 V17.10.0 (2025-03)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2C643C34"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0D7">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628C5E5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0D7">
      <w:rPr>
        <w:rFonts w:ascii="Arial" w:hAnsi="Arial" w:cs="Arial"/>
        <w:b/>
        <w:noProof/>
        <w:sz w:val="18"/>
        <w:szCs w:val="18"/>
      </w:rPr>
      <w:t>3GPP TS 38.455 V17.10.0 (2025-03)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4824899D"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0D7">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45559"/>
    <w:rsid w:val="00046D14"/>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3089"/>
    <w:rsid w:val="001B61C7"/>
    <w:rsid w:val="001C6991"/>
    <w:rsid w:val="001D02C2"/>
    <w:rsid w:val="001D65FE"/>
    <w:rsid w:val="001D7613"/>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80C3B"/>
    <w:rsid w:val="002834C9"/>
    <w:rsid w:val="00283D47"/>
    <w:rsid w:val="002840EE"/>
    <w:rsid w:val="00285790"/>
    <w:rsid w:val="002878F7"/>
    <w:rsid w:val="00290106"/>
    <w:rsid w:val="002906F1"/>
    <w:rsid w:val="00297D61"/>
    <w:rsid w:val="002A0D95"/>
    <w:rsid w:val="002A53CD"/>
    <w:rsid w:val="002A735D"/>
    <w:rsid w:val="002B4A47"/>
    <w:rsid w:val="002B50B5"/>
    <w:rsid w:val="002C051F"/>
    <w:rsid w:val="002C4D36"/>
    <w:rsid w:val="002D26A0"/>
    <w:rsid w:val="002D3114"/>
    <w:rsid w:val="002D6169"/>
    <w:rsid w:val="002E02E2"/>
    <w:rsid w:val="002E1CF5"/>
    <w:rsid w:val="002E4F7C"/>
    <w:rsid w:val="002E5E4B"/>
    <w:rsid w:val="002F26EE"/>
    <w:rsid w:val="002F45B2"/>
    <w:rsid w:val="002F5C17"/>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1102"/>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1D8F"/>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3A4A"/>
    <w:rsid w:val="004B6DF5"/>
    <w:rsid w:val="004B7EC9"/>
    <w:rsid w:val="004C42B4"/>
    <w:rsid w:val="004C7327"/>
    <w:rsid w:val="004C7CD4"/>
    <w:rsid w:val="004D25C2"/>
    <w:rsid w:val="004D3578"/>
    <w:rsid w:val="004D55BA"/>
    <w:rsid w:val="004E213A"/>
    <w:rsid w:val="004E59BD"/>
    <w:rsid w:val="004E6AB3"/>
    <w:rsid w:val="004F32BE"/>
    <w:rsid w:val="004F542B"/>
    <w:rsid w:val="00500431"/>
    <w:rsid w:val="00513259"/>
    <w:rsid w:val="005138F8"/>
    <w:rsid w:val="0052081D"/>
    <w:rsid w:val="00523F19"/>
    <w:rsid w:val="00523F2E"/>
    <w:rsid w:val="00524F8C"/>
    <w:rsid w:val="00525273"/>
    <w:rsid w:val="0053349C"/>
    <w:rsid w:val="00536583"/>
    <w:rsid w:val="00537CCF"/>
    <w:rsid w:val="005403F9"/>
    <w:rsid w:val="0054295B"/>
    <w:rsid w:val="00543E6C"/>
    <w:rsid w:val="00547556"/>
    <w:rsid w:val="005519B8"/>
    <w:rsid w:val="005527DC"/>
    <w:rsid w:val="0055388A"/>
    <w:rsid w:val="00555140"/>
    <w:rsid w:val="005562D1"/>
    <w:rsid w:val="00560032"/>
    <w:rsid w:val="005621D8"/>
    <w:rsid w:val="00565087"/>
    <w:rsid w:val="00570389"/>
    <w:rsid w:val="00571D94"/>
    <w:rsid w:val="00571F0F"/>
    <w:rsid w:val="005744A3"/>
    <w:rsid w:val="00574819"/>
    <w:rsid w:val="0058230C"/>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6A74"/>
    <w:rsid w:val="0064773E"/>
    <w:rsid w:val="006536AB"/>
    <w:rsid w:val="006643EC"/>
    <w:rsid w:val="00667D51"/>
    <w:rsid w:val="00670516"/>
    <w:rsid w:val="0067163D"/>
    <w:rsid w:val="006716E1"/>
    <w:rsid w:val="0067460F"/>
    <w:rsid w:val="0068678D"/>
    <w:rsid w:val="00694EB8"/>
    <w:rsid w:val="006A1122"/>
    <w:rsid w:val="006A34C7"/>
    <w:rsid w:val="006B5EB4"/>
    <w:rsid w:val="006B6893"/>
    <w:rsid w:val="006C0D8A"/>
    <w:rsid w:val="006C230F"/>
    <w:rsid w:val="006C4B4B"/>
    <w:rsid w:val="006C7F23"/>
    <w:rsid w:val="006D7C2A"/>
    <w:rsid w:val="006E2F40"/>
    <w:rsid w:val="006E415D"/>
    <w:rsid w:val="006E5C86"/>
    <w:rsid w:val="006E62A3"/>
    <w:rsid w:val="006E7E09"/>
    <w:rsid w:val="006F4AAC"/>
    <w:rsid w:val="00703680"/>
    <w:rsid w:val="00705C48"/>
    <w:rsid w:val="00707B3F"/>
    <w:rsid w:val="00714E59"/>
    <w:rsid w:val="00716662"/>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2B01"/>
    <w:rsid w:val="007C30AD"/>
    <w:rsid w:val="007C49BE"/>
    <w:rsid w:val="007C79DA"/>
    <w:rsid w:val="007C7E46"/>
    <w:rsid w:val="007D4075"/>
    <w:rsid w:val="007D61D3"/>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9548F"/>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53FAD"/>
    <w:rsid w:val="0095724E"/>
    <w:rsid w:val="00960D28"/>
    <w:rsid w:val="00963370"/>
    <w:rsid w:val="00964FBE"/>
    <w:rsid w:val="0096607E"/>
    <w:rsid w:val="0096700B"/>
    <w:rsid w:val="009671F2"/>
    <w:rsid w:val="0097014C"/>
    <w:rsid w:val="00970F8A"/>
    <w:rsid w:val="0097727B"/>
    <w:rsid w:val="009777AB"/>
    <w:rsid w:val="00986AF1"/>
    <w:rsid w:val="00987EDC"/>
    <w:rsid w:val="009927BB"/>
    <w:rsid w:val="0099405C"/>
    <w:rsid w:val="00994195"/>
    <w:rsid w:val="009A4C6D"/>
    <w:rsid w:val="009B7AD9"/>
    <w:rsid w:val="009C0427"/>
    <w:rsid w:val="009C2776"/>
    <w:rsid w:val="009C7698"/>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1E6D"/>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20B0"/>
    <w:rsid w:val="00AB3693"/>
    <w:rsid w:val="00AB3754"/>
    <w:rsid w:val="00AB3C25"/>
    <w:rsid w:val="00AB5071"/>
    <w:rsid w:val="00AC129E"/>
    <w:rsid w:val="00AC2514"/>
    <w:rsid w:val="00AC318B"/>
    <w:rsid w:val="00AC36D4"/>
    <w:rsid w:val="00AC36DB"/>
    <w:rsid w:val="00AC40D7"/>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0A17"/>
    <w:rsid w:val="00B051DE"/>
    <w:rsid w:val="00B1043E"/>
    <w:rsid w:val="00B12168"/>
    <w:rsid w:val="00B15449"/>
    <w:rsid w:val="00B21043"/>
    <w:rsid w:val="00B23CC1"/>
    <w:rsid w:val="00B26735"/>
    <w:rsid w:val="00B311AA"/>
    <w:rsid w:val="00B32987"/>
    <w:rsid w:val="00B333C8"/>
    <w:rsid w:val="00B42AB0"/>
    <w:rsid w:val="00B505E8"/>
    <w:rsid w:val="00B5541E"/>
    <w:rsid w:val="00B5582C"/>
    <w:rsid w:val="00B632E1"/>
    <w:rsid w:val="00B66FBE"/>
    <w:rsid w:val="00B67006"/>
    <w:rsid w:val="00B74578"/>
    <w:rsid w:val="00B76AFF"/>
    <w:rsid w:val="00B84C77"/>
    <w:rsid w:val="00B852AE"/>
    <w:rsid w:val="00B900F9"/>
    <w:rsid w:val="00B94B19"/>
    <w:rsid w:val="00B94C4F"/>
    <w:rsid w:val="00B96B06"/>
    <w:rsid w:val="00BA0E30"/>
    <w:rsid w:val="00BA110E"/>
    <w:rsid w:val="00BC0F7D"/>
    <w:rsid w:val="00BC11C6"/>
    <w:rsid w:val="00BC2F09"/>
    <w:rsid w:val="00BC5F33"/>
    <w:rsid w:val="00BD2AA9"/>
    <w:rsid w:val="00BD2FD8"/>
    <w:rsid w:val="00BD32AD"/>
    <w:rsid w:val="00BE647A"/>
    <w:rsid w:val="00C014F5"/>
    <w:rsid w:val="00C014FC"/>
    <w:rsid w:val="00C017A3"/>
    <w:rsid w:val="00C03DAB"/>
    <w:rsid w:val="00C049A1"/>
    <w:rsid w:val="00C10DD6"/>
    <w:rsid w:val="00C13000"/>
    <w:rsid w:val="00C1631B"/>
    <w:rsid w:val="00C23F19"/>
    <w:rsid w:val="00C24B8E"/>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528E"/>
    <w:rsid w:val="00C87778"/>
    <w:rsid w:val="00C91DA3"/>
    <w:rsid w:val="00C933A4"/>
    <w:rsid w:val="00C93A85"/>
    <w:rsid w:val="00C93F40"/>
    <w:rsid w:val="00C946BF"/>
    <w:rsid w:val="00C94AD8"/>
    <w:rsid w:val="00C95F1F"/>
    <w:rsid w:val="00CA039B"/>
    <w:rsid w:val="00CA0C6A"/>
    <w:rsid w:val="00CA3D0C"/>
    <w:rsid w:val="00CA55E0"/>
    <w:rsid w:val="00CC054E"/>
    <w:rsid w:val="00CC3000"/>
    <w:rsid w:val="00CC5D42"/>
    <w:rsid w:val="00CC6F18"/>
    <w:rsid w:val="00CC79A4"/>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3325E"/>
    <w:rsid w:val="00E40FC5"/>
    <w:rsid w:val="00E47BA5"/>
    <w:rsid w:val="00E50FB4"/>
    <w:rsid w:val="00E51E3C"/>
    <w:rsid w:val="00E53372"/>
    <w:rsid w:val="00E53D8C"/>
    <w:rsid w:val="00E633D4"/>
    <w:rsid w:val="00E6345B"/>
    <w:rsid w:val="00E64DF0"/>
    <w:rsid w:val="00E77645"/>
    <w:rsid w:val="00E81BD2"/>
    <w:rsid w:val="00E91617"/>
    <w:rsid w:val="00E924C2"/>
    <w:rsid w:val="00EA30B9"/>
    <w:rsid w:val="00EA3B0D"/>
    <w:rsid w:val="00EA40D4"/>
    <w:rsid w:val="00EA734F"/>
    <w:rsid w:val="00EB12EF"/>
    <w:rsid w:val="00EB5F80"/>
    <w:rsid w:val="00EB6247"/>
    <w:rsid w:val="00EB64F2"/>
    <w:rsid w:val="00EC4A25"/>
    <w:rsid w:val="00EC5ECA"/>
    <w:rsid w:val="00ED665C"/>
    <w:rsid w:val="00EE0184"/>
    <w:rsid w:val="00EE1152"/>
    <w:rsid w:val="00EF7E83"/>
    <w:rsid w:val="00F01305"/>
    <w:rsid w:val="00F02330"/>
    <w:rsid w:val="00F02474"/>
    <w:rsid w:val="00F025A2"/>
    <w:rsid w:val="00F04712"/>
    <w:rsid w:val="00F136F8"/>
    <w:rsid w:val="00F22027"/>
    <w:rsid w:val="00F228E2"/>
    <w:rsid w:val="00F22EC7"/>
    <w:rsid w:val="00F309F2"/>
    <w:rsid w:val="00F3428B"/>
    <w:rsid w:val="00F36026"/>
    <w:rsid w:val="00F435CA"/>
    <w:rsid w:val="00F50671"/>
    <w:rsid w:val="00F53540"/>
    <w:rsid w:val="00F56E68"/>
    <w:rsid w:val="00F634BF"/>
    <w:rsid w:val="00F637BE"/>
    <w:rsid w:val="00F6420E"/>
    <w:rsid w:val="00F65228"/>
    <w:rsid w:val="00F653B8"/>
    <w:rsid w:val="00F76E5E"/>
    <w:rsid w:val="00F776F1"/>
    <w:rsid w:val="00F77AF7"/>
    <w:rsid w:val="00FA1266"/>
    <w:rsid w:val="00FA1A9F"/>
    <w:rsid w:val="00FA356E"/>
    <w:rsid w:val="00FA447B"/>
    <w:rsid w:val="00FA762F"/>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49021</Words>
  <Characters>279421</Characters>
  <Application>Microsoft Office Word</Application>
  <DocSecurity>0</DocSecurity>
  <Lines>2328</Lines>
  <Paragraphs>655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13</cp:revision>
  <dcterms:created xsi:type="dcterms:W3CDTF">2024-11-28T08:11:00Z</dcterms:created>
  <dcterms:modified xsi:type="dcterms:W3CDTF">2025-02-27T09:17:00Z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